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0A" w:rsidRPr="007E4F8D" w:rsidRDefault="00EB0C1A" w:rsidP="00EB0C1A">
      <w:pPr>
        <w:pBdr>
          <w:top w:val="triple" w:sz="4" w:space="1" w:color="auto" w:shadow="1"/>
          <w:left w:val="triple" w:sz="4" w:space="4" w:color="auto" w:shadow="1"/>
          <w:bottom w:val="triple" w:sz="4" w:space="1" w:color="auto" w:shadow="1"/>
          <w:right w:val="triple" w:sz="4" w:space="4" w:color="auto" w:shadow="1"/>
        </w:pBdr>
        <w:ind w:right="2266"/>
        <w:jc w:val="center"/>
        <w:rPr>
          <w:rFonts w:ascii="Snap ITC" w:hAnsi="Snap ITC"/>
          <w:caps/>
          <w:sz w:val="32"/>
          <w:szCs w:val="32"/>
        </w:rPr>
      </w:pPr>
      <w:r>
        <w:rPr>
          <w:rFonts w:ascii="Snap ITC" w:hAnsi="Snap ITC"/>
          <w:b/>
          <w:bCs/>
          <w:caps/>
          <w:noProof/>
          <w:sz w:val="32"/>
          <w:szCs w:val="32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5212716</wp:posOffset>
            </wp:positionH>
            <wp:positionV relativeFrom="paragraph">
              <wp:posOffset>-183152</wp:posOffset>
            </wp:positionV>
            <wp:extent cx="1219200" cy="992777"/>
            <wp:effectExtent l="19050" t="0" r="0" b="0"/>
            <wp:wrapNone/>
            <wp:docPr id="10" name="Image 9" descr="logo_academ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academi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479" cy="993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1B14">
        <w:rPr>
          <w:rFonts w:ascii="Snap ITC" w:hAnsi="Snap ITC"/>
          <w:b/>
          <w:bCs/>
          <w:caps/>
          <w:sz w:val="32"/>
          <w:szCs w:val="32"/>
        </w:rPr>
        <w:t>comment sont alimentÉs nos appareils Électriques</w:t>
      </w:r>
      <w:r w:rsidR="00B4350A" w:rsidRPr="00A01B14">
        <w:rPr>
          <w:rFonts w:ascii="Snap ITC" w:hAnsi="Snap ITC"/>
          <w:b/>
          <w:bCs/>
          <w:caps/>
          <w:sz w:val="32"/>
          <w:szCs w:val="32"/>
        </w:rPr>
        <w:t> </w:t>
      </w:r>
    </w:p>
    <w:p w:rsidR="00B4350A" w:rsidRPr="00ED02BB" w:rsidRDefault="004A7E54" w:rsidP="004A7E54">
      <w:pPr>
        <w:spacing w:before="240" w:after="240"/>
        <w:rPr>
          <w:sz w:val="6"/>
          <w:szCs w:val="6"/>
        </w:rPr>
      </w:pPr>
      <w:r w:rsidRPr="00A01B14">
        <w:rPr>
          <w:b/>
          <w:bCs/>
          <w:caps/>
          <w:sz w:val="28"/>
          <w:szCs w:val="28"/>
        </w:rPr>
        <w:t>PremiÈre</w:t>
      </w:r>
      <w:r w:rsidRPr="00A01B14">
        <w:rPr>
          <w:b/>
          <w:bCs/>
          <w:sz w:val="28"/>
          <w:szCs w:val="28"/>
        </w:rPr>
        <w:t xml:space="preserve"> </w:t>
      </w:r>
      <w:r w:rsidRPr="00A01B14">
        <w:rPr>
          <w:b/>
          <w:bCs/>
          <w:caps/>
          <w:sz w:val="28"/>
          <w:szCs w:val="28"/>
        </w:rPr>
        <w:t>partie</w:t>
      </w:r>
      <w:r w:rsidRPr="00A01B14">
        <w:rPr>
          <w:b/>
          <w:bCs/>
          <w:sz w:val="28"/>
          <w:szCs w:val="28"/>
        </w:rPr>
        <w:t xml:space="preserve"> : </w:t>
      </w:r>
      <w:r>
        <w:rPr>
          <w:b/>
          <w:bCs/>
          <w:sz w:val="28"/>
          <w:szCs w:val="28"/>
          <w:u w:val="single"/>
        </w:rPr>
        <w:t>Quels courants électriques dans la maison ou l’entreprise</w:t>
      </w:r>
      <w:r w:rsidRPr="00A01B14">
        <w:rPr>
          <w:b/>
          <w:bCs/>
          <w:sz w:val="28"/>
          <w:szCs w:val="28"/>
          <w:u w:val="single"/>
        </w:rPr>
        <w:t> ?</w:t>
      </w:r>
    </w:p>
    <w:p w:rsidR="000637BA" w:rsidRPr="00ED02BB" w:rsidRDefault="000637BA" w:rsidP="000637BA">
      <w:pPr>
        <w:numPr>
          <w:ilvl w:val="0"/>
          <w:numId w:val="1"/>
        </w:numPr>
        <w:spacing w:before="120"/>
        <w:rPr>
          <w:b/>
          <w:bCs/>
          <w:u w:val="single"/>
        </w:rPr>
      </w:pPr>
      <w:r>
        <w:rPr>
          <w:b/>
          <w:bCs/>
          <w:u w:val="single"/>
        </w:rPr>
        <w:t>Quelle différence entre l’électricité d’une batterie et du secteur ?</w:t>
      </w:r>
    </w:p>
    <w:p w:rsidR="00B4350A" w:rsidRPr="00ED02BB" w:rsidRDefault="00875BCF" w:rsidP="000637BA">
      <w:pPr>
        <w:numPr>
          <w:ilvl w:val="0"/>
          <w:numId w:val="2"/>
        </w:numPr>
        <w:tabs>
          <w:tab w:val="left" w:pos="1260"/>
        </w:tabs>
        <w:spacing w:before="120"/>
        <w:ind w:left="176" w:hanging="357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u w:val="single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2850018</wp:posOffset>
            </wp:positionH>
            <wp:positionV relativeFrom="paragraph">
              <wp:posOffset>180312</wp:posOffset>
            </wp:positionV>
            <wp:extent cx="3813479" cy="882595"/>
            <wp:effectExtent l="19050" t="0" r="0" b="0"/>
            <wp:wrapNone/>
            <wp:docPr id="9" name="Image 1462" descr="plaq signalét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2" descr="plaq signalétiqu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3479" cy="88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  <w:szCs w:val="20"/>
          <w:u w:val="single"/>
        </w:rPr>
        <w:t>Situation</w:t>
      </w:r>
      <w:r w:rsidR="00B4350A" w:rsidRPr="00ED02BB">
        <w:rPr>
          <w:b/>
          <w:bCs/>
          <w:sz w:val="20"/>
          <w:szCs w:val="20"/>
          <w:u w:val="single"/>
        </w:rPr>
        <w:t> :</w:t>
      </w:r>
    </w:p>
    <w:p w:rsidR="00B4350A" w:rsidRPr="00ED02BB" w:rsidRDefault="00B4350A" w:rsidP="00B4350A">
      <w:pPr>
        <w:ind w:left="360"/>
        <w:rPr>
          <w:sz w:val="6"/>
          <w:szCs w:val="6"/>
        </w:rPr>
      </w:pPr>
    </w:p>
    <w:p w:rsidR="00875BCF" w:rsidRDefault="00875BCF" w:rsidP="00875BCF">
      <w:pPr>
        <w:ind w:right="5811"/>
        <w:jc w:val="both"/>
        <w:rPr>
          <w:sz w:val="20"/>
          <w:szCs w:val="20"/>
        </w:rPr>
      </w:pPr>
      <w:r>
        <w:rPr>
          <w:sz w:val="20"/>
          <w:szCs w:val="20"/>
        </w:rPr>
        <w:t>Nous possédons tous aujourd’hui des appareils électriques  portatifs dont nous rechargeons la batterie en les reliant à l’électricité du secteur.</w:t>
      </w:r>
    </w:p>
    <w:p w:rsidR="00875BCF" w:rsidRDefault="00875BCF" w:rsidP="00875BCF">
      <w:pPr>
        <w:ind w:right="5811"/>
        <w:jc w:val="both"/>
        <w:rPr>
          <w:sz w:val="20"/>
          <w:szCs w:val="20"/>
        </w:rPr>
      </w:pPr>
      <w:r>
        <w:rPr>
          <w:sz w:val="20"/>
          <w:szCs w:val="20"/>
        </w:rPr>
        <w:t>Le document ci-contre représente la plaque signalétique du chargeur d’un ordinateur portable</w:t>
      </w:r>
      <w:r w:rsidR="00670BEE">
        <w:rPr>
          <w:sz w:val="20"/>
          <w:szCs w:val="20"/>
        </w:rPr>
        <w:t> :</w:t>
      </w:r>
    </w:p>
    <w:p w:rsidR="00875BCF" w:rsidRPr="00875BCF" w:rsidRDefault="00875BCF" w:rsidP="00875BCF">
      <w:pPr>
        <w:jc w:val="both"/>
        <w:rPr>
          <w:sz w:val="20"/>
          <w:szCs w:val="20"/>
        </w:rPr>
      </w:pPr>
    </w:p>
    <w:p w:rsidR="00875BCF" w:rsidRDefault="0062497A" w:rsidP="0062497A">
      <w:pPr>
        <w:pStyle w:val="Paragraphedeliste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Quelles sont les données électriques que </w:t>
      </w:r>
      <w:r w:rsidR="008E585A">
        <w:rPr>
          <w:sz w:val="20"/>
          <w:szCs w:val="20"/>
        </w:rPr>
        <w:t>tu comprends</w:t>
      </w:r>
      <w:r>
        <w:rPr>
          <w:sz w:val="20"/>
          <w:szCs w:val="20"/>
        </w:rPr>
        <w:t> ?</w:t>
      </w:r>
    </w:p>
    <w:p w:rsidR="0062497A" w:rsidRDefault="0062497A" w:rsidP="0062497A">
      <w:pPr>
        <w:spacing w:before="12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62497A" w:rsidRPr="0062497A" w:rsidRDefault="0062497A" w:rsidP="0062497A">
      <w:pPr>
        <w:spacing w:before="12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62497A" w:rsidRPr="0062497A" w:rsidRDefault="0062497A" w:rsidP="0062497A">
      <w:pPr>
        <w:spacing w:before="12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62497A" w:rsidRPr="0062497A" w:rsidRDefault="0062497A" w:rsidP="0062497A">
      <w:pPr>
        <w:numPr>
          <w:ilvl w:val="0"/>
          <w:numId w:val="2"/>
        </w:numPr>
        <w:tabs>
          <w:tab w:val="left" w:pos="1260"/>
        </w:tabs>
        <w:spacing w:before="120"/>
        <w:ind w:left="176" w:hanging="357"/>
        <w:jc w:val="both"/>
        <w:rPr>
          <w:b/>
          <w:sz w:val="20"/>
          <w:szCs w:val="20"/>
        </w:rPr>
      </w:pPr>
      <w:r w:rsidRPr="0062497A">
        <w:rPr>
          <w:b/>
          <w:bCs/>
          <w:sz w:val="20"/>
          <w:szCs w:val="20"/>
          <w:u w:val="single"/>
        </w:rPr>
        <w:t>Expérience :</w:t>
      </w:r>
    </w:p>
    <w:p w:rsidR="0062497A" w:rsidRPr="0062497A" w:rsidRDefault="0062497A" w:rsidP="0062497A">
      <w:pPr>
        <w:pStyle w:val="Paragraphedeliste"/>
        <w:numPr>
          <w:ilvl w:val="0"/>
          <w:numId w:val="23"/>
        </w:numPr>
        <w:tabs>
          <w:tab w:val="left" w:pos="1260"/>
        </w:tabs>
        <w:spacing w:before="120" w:after="120"/>
        <w:ind w:left="709" w:hanging="357"/>
        <w:contextualSpacing w:val="0"/>
        <w:jc w:val="both"/>
        <w:rPr>
          <w:sz w:val="20"/>
          <w:szCs w:val="20"/>
        </w:rPr>
      </w:pPr>
      <w:r>
        <w:rPr>
          <w:bCs/>
          <w:sz w:val="20"/>
          <w:szCs w:val="20"/>
        </w:rPr>
        <w:t>Propose une expérience permettant de c</w:t>
      </w:r>
      <w:r w:rsidRPr="0062497A">
        <w:rPr>
          <w:bCs/>
          <w:sz w:val="20"/>
          <w:szCs w:val="20"/>
        </w:rPr>
        <w:t xml:space="preserve">omparer la tension électrique fournie par une batterie </w:t>
      </w:r>
      <w:r>
        <w:rPr>
          <w:bCs/>
          <w:sz w:val="20"/>
          <w:szCs w:val="20"/>
        </w:rPr>
        <w:t>à</w:t>
      </w:r>
      <w:r w:rsidRPr="0062497A">
        <w:rPr>
          <w:bCs/>
          <w:sz w:val="20"/>
          <w:szCs w:val="20"/>
        </w:rPr>
        <w:t xml:space="preserve"> celle du secteur</w:t>
      </w:r>
      <w:r>
        <w:rPr>
          <w:bCs/>
          <w:sz w:val="20"/>
          <w:szCs w:val="20"/>
        </w:rPr>
        <w:t> :</w:t>
      </w:r>
    </w:p>
    <w:tbl>
      <w:tblPr>
        <w:tblW w:w="10377" w:type="dxa"/>
        <w:jc w:val="center"/>
        <w:tblLayout w:type="fixed"/>
        <w:tblLook w:val="01E0"/>
      </w:tblPr>
      <w:tblGrid>
        <w:gridCol w:w="5214"/>
        <w:gridCol w:w="5163"/>
      </w:tblGrid>
      <w:tr w:rsidR="0062497A" w:rsidRPr="006A0AC8" w:rsidTr="0076144C">
        <w:trPr>
          <w:trHeight w:val="3855"/>
          <w:jc w:val="center"/>
        </w:trPr>
        <w:tc>
          <w:tcPr>
            <w:tcW w:w="5214" w:type="dxa"/>
            <w:tcBorders>
              <w:right w:val="single" w:sz="4" w:space="0" w:color="auto"/>
            </w:tcBorders>
          </w:tcPr>
          <w:p w:rsidR="0062497A" w:rsidRPr="00D83EFA" w:rsidRDefault="0076144C" w:rsidP="00C7278B">
            <w:pPr>
              <w:spacing w:after="12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D</w:t>
            </w:r>
            <w:r w:rsidR="0062497A" w:rsidRPr="00D83EFA">
              <w:rPr>
                <w:sz w:val="20"/>
                <w:szCs w:val="20"/>
                <w:u w:val="single"/>
              </w:rPr>
              <w:t>escription du protocole</w:t>
            </w:r>
          </w:p>
          <w:p w:rsidR="0062497A" w:rsidRPr="0062497A" w:rsidRDefault="0062497A" w:rsidP="0062497A">
            <w:pPr>
              <w:tabs>
                <w:tab w:val="left" w:pos="1260"/>
              </w:tabs>
              <w:spacing w:before="120"/>
              <w:jc w:val="both"/>
              <w:rPr>
                <w:vanish/>
                <w:sz w:val="32"/>
                <w:szCs w:val="32"/>
              </w:rPr>
            </w:pPr>
            <w:r w:rsidRPr="0062497A">
              <w:rPr>
                <w:vanish/>
                <w:sz w:val="32"/>
                <w:szCs w:val="32"/>
              </w:rPr>
              <w:t>On relie les bornes d’une batterie de téléphone portable à un ordinateur équipé d’un dispositif d’EXAO permettant de relever la tension électrique.</w:t>
            </w:r>
            <w:r w:rsidR="0076144C">
              <w:rPr>
                <w:vanish/>
                <w:sz w:val="32"/>
                <w:szCs w:val="32"/>
              </w:rPr>
              <w:t xml:space="preserve"> On fait de même avec un GBF capable de reproduire la tension du secteur.</w:t>
            </w:r>
          </w:p>
          <w:p w:rsidR="0062497A" w:rsidRPr="003E0F0F" w:rsidRDefault="0062497A" w:rsidP="00C7278B">
            <w:pPr>
              <w:tabs>
                <w:tab w:val="right" w:leader="dot" w:pos="4853"/>
                <w:tab w:val="right" w:pos="8925"/>
              </w:tabs>
              <w:spacing w:before="120" w:line="360" w:lineRule="auto"/>
              <w:ind w:left="-108" w:firstLine="108"/>
            </w:pPr>
            <w:r w:rsidRPr="006A0AC8">
              <w:tab/>
            </w:r>
          </w:p>
          <w:p w:rsidR="0062497A" w:rsidRPr="003E0F0F" w:rsidRDefault="0062497A" w:rsidP="00C7278B">
            <w:pPr>
              <w:tabs>
                <w:tab w:val="right" w:leader="dot" w:pos="4853"/>
                <w:tab w:val="right" w:pos="8925"/>
              </w:tabs>
              <w:spacing w:line="360" w:lineRule="auto"/>
              <w:ind w:left="-108" w:firstLine="108"/>
            </w:pPr>
            <w:r w:rsidRPr="006A0AC8">
              <w:tab/>
            </w:r>
          </w:p>
          <w:p w:rsidR="0062497A" w:rsidRPr="003E0F0F" w:rsidRDefault="0062497A" w:rsidP="00C7278B">
            <w:pPr>
              <w:tabs>
                <w:tab w:val="right" w:leader="dot" w:pos="4853"/>
                <w:tab w:val="right" w:pos="8925"/>
              </w:tabs>
              <w:spacing w:line="360" w:lineRule="auto"/>
              <w:ind w:left="-108" w:firstLine="108"/>
            </w:pPr>
            <w:r w:rsidRPr="006A0AC8">
              <w:tab/>
            </w:r>
          </w:p>
          <w:p w:rsidR="0062497A" w:rsidRPr="003E0F0F" w:rsidRDefault="0062497A" w:rsidP="00C7278B">
            <w:pPr>
              <w:tabs>
                <w:tab w:val="right" w:leader="dot" w:pos="4853"/>
                <w:tab w:val="right" w:pos="8925"/>
              </w:tabs>
              <w:spacing w:line="360" w:lineRule="auto"/>
              <w:ind w:left="-108" w:firstLine="108"/>
            </w:pPr>
            <w:r w:rsidRPr="006A0AC8">
              <w:tab/>
            </w:r>
          </w:p>
          <w:p w:rsidR="0076144C" w:rsidRPr="003E0F0F" w:rsidRDefault="0076144C" w:rsidP="0076144C">
            <w:pPr>
              <w:tabs>
                <w:tab w:val="right" w:leader="dot" w:pos="4853"/>
                <w:tab w:val="right" w:pos="8925"/>
              </w:tabs>
              <w:spacing w:line="360" w:lineRule="auto"/>
              <w:ind w:left="-108" w:firstLine="108"/>
            </w:pPr>
            <w:r w:rsidRPr="006A0AC8">
              <w:tab/>
            </w:r>
          </w:p>
          <w:p w:rsidR="0076144C" w:rsidRPr="003E0F0F" w:rsidRDefault="0076144C" w:rsidP="0076144C">
            <w:pPr>
              <w:tabs>
                <w:tab w:val="right" w:leader="dot" w:pos="4853"/>
                <w:tab w:val="right" w:pos="8925"/>
              </w:tabs>
              <w:spacing w:line="360" w:lineRule="auto"/>
              <w:ind w:left="-108" w:firstLine="108"/>
            </w:pPr>
            <w:r w:rsidRPr="006A0AC8">
              <w:tab/>
            </w:r>
          </w:p>
          <w:p w:rsidR="0076144C" w:rsidRPr="003E0F0F" w:rsidRDefault="0076144C" w:rsidP="0076144C">
            <w:pPr>
              <w:tabs>
                <w:tab w:val="right" w:leader="dot" w:pos="4853"/>
                <w:tab w:val="right" w:pos="8925"/>
              </w:tabs>
              <w:spacing w:line="360" w:lineRule="auto"/>
              <w:ind w:left="-108" w:firstLine="108"/>
            </w:pPr>
            <w:r w:rsidRPr="006A0AC8">
              <w:tab/>
            </w:r>
          </w:p>
          <w:p w:rsidR="0062497A" w:rsidRPr="001E7C35" w:rsidRDefault="0062497A" w:rsidP="00C7278B">
            <w:pPr>
              <w:tabs>
                <w:tab w:val="right" w:leader="dot" w:pos="4853"/>
                <w:tab w:val="right" w:pos="8925"/>
              </w:tabs>
              <w:spacing w:line="360" w:lineRule="auto"/>
              <w:jc w:val="center"/>
              <w:rPr>
                <w:sz w:val="20"/>
                <w:szCs w:val="20"/>
                <w:u w:val="single"/>
              </w:rPr>
            </w:pPr>
            <w:r w:rsidRPr="001E7C35">
              <w:rPr>
                <w:sz w:val="20"/>
                <w:szCs w:val="20"/>
                <w:u w:val="single"/>
              </w:rPr>
              <w:t>Matériel</w:t>
            </w:r>
            <w:r>
              <w:rPr>
                <w:sz w:val="20"/>
                <w:szCs w:val="20"/>
                <w:u w:val="single"/>
              </w:rPr>
              <w:t xml:space="preserve"> nécessaire</w:t>
            </w:r>
            <w:r w:rsidRPr="001E7C35">
              <w:rPr>
                <w:sz w:val="20"/>
                <w:szCs w:val="20"/>
                <w:u w:val="single"/>
              </w:rPr>
              <w:t> :</w:t>
            </w:r>
          </w:p>
          <w:p w:rsidR="0062497A" w:rsidRDefault="0062497A" w:rsidP="00C7278B">
            <w:pPr>
              <w:tabs>
                <w:tab w:val="right" w:leader="dot" w:pos="4853"/>
                <w:tab w:val="right" w:pos="8925"/>
              </w:tabs>
              <w:spacing w:line="360" w:lineRule="auto"/>
            </w:pPr>
            <w:r w:rsidRPr="006A0AC8">
              <w:tab/>
            </w:r>
          </w:p>
          <w:p w:rsidR="0062497A" w:rsidRDefault="0062497A" w:rsidP="00C7278B">
            <w:pPr>
              <w:tabs>
                <w:tab w:val="right" w:leader="dot" w:pos="4853"/>
                <w:tab w:val="right" w:pos="8925"/>
              </w:tabs>
              <w:spacing w:line="360" w:lineRule="auto"/>
            </w:pPr>
            <w:r w:rsidRPr="006A0AC8">
              <w:tab/>
            </w:r>
          </w:p>
          <w:p w:rsidR="0062497A" w:rsidRPr="001E7C35" w:rsidRDefault="0062497A" w:rsidP="00C7278B">
            <w:pPr>
              <w:tabs>
                <w:tab w:val="right" w:leader="dot" w:pos="4853"/>
                <w:tab w:val="right" w:pos="8925"/>
              </w:tabs>
              <w:spacing w:line="360" w:lineRule="auto"/>
            </w:pPr>
            <w:r w:rsidRPr="006A0AC8">
              <w:tab/>
            </w:r>
          </w:p>
        </w:tc>
        <w:tc>
          <w:tcPr>
            <w:tcW w:w="5163" w:type="dxa"/>
            <w:tcBorders>
              <w:left w:val="single" w:sz="4" w:space="0" w:color="auto"/>
            </w:tcBorders>
          </w:tcPr>
          <w:p w:rsidR="0062497A" w:rsidRDefault="0062497A" w:rsidP="00C7278B">
            <w:pPr>
              <w:tabs>
                <w:tab w:val="right" w:pos="8925"/>
              </w:tabs>
              <w:spacing w:line="360" w:lineRule="auto"/>
              <w:ind w:left="-108" w:firstLine="108"/>
              <w:jc w:val="center"/>
              <w:rPr>
                <w:sz w:val="20"/>
                <w:szCs w:val="20"/>
                <w:u w:val="single"/>
              </w:rPr>
            </w:pPr>
            <w:r w:rsidRPr="00D83EFA">
              <w:rPr>
                <w:sz w:val="20"/>
                <w:szCs w:val="20"/>
                <w:u w:val="single"/>
              </w:rPr>
              <w:t>Schéma du dispositif</w:t>
            </w:r>
          </w:p>
          <w:p w:rsidR="0062497A" w:rsidRPr="005C7B75" w:rsidRDefault="0062497A" w:rsidP="00C7278B">
            <w:pPr>
              <w:tabs>
                <w:tab w:val="right" w:pos="8925"/>
              </w:tabs>
              <w:spacing w:line="360" w:lineRule="auto"/>
              <w:ind w:left="-108" w:firstLine="108"/>
              <w:jc w:val="center"/>
            </w:pPr>
          </w:p>
        </w:tc>
      </w:tr>
    </w:tbl>
    <w:p w:rsidR="00F4522C" w:rsidRPr="00E67659" w:rsidRDefault="00F4522C" w:rsidP="00F4522C">
      <w:pPr>
        <w:tabs>
          <w:tab w:val="left" w:pos="1260"/>
        </w:tabs>
        <w:spacing w:before="12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On appelle </w:t>
      </w:r>
      <w:r w:rsidRPr="00F4522C">
        <w:rPr>
          <w:i/>
          <w:sz w:val="20"/>
          <w:szCs w:val="20"/>
        </w:rPr>
        <w:t>oscillogramme</w:t>
      </w:r>
      <w:r>
        <w:rPr>
          <w:sz w:val="20"/>
          <w:szCs w:val="20"/>
        </w:rPr>
        <w:t xml:space="preserve"> la représentation graphique de la tension relevée en fonction du temps. </w:t>
      </w:r>
    </w:p>
    <w:p w:rsidR="0076144C" w:rsidRDefault="0076144C" w:rsidP="00784DE1">
      <w:pPr>
        <w:pStyle w:val="Paragraphedeliste"/>
        <w:numPr>
          <w:ilvl w:val="0"/>
          <w:numId w:val="3"/>
        </w:numPr>
        <w:tabs>
          <w:tab w:val="clear" w:pos="1965"/>
        </w:tabs>
        <w:spacing w:before="120"/>
        <w:ind w:left="709"/>
        <w:rPr>
          <w:sz w:val="20"/>
          <w:szCs w:val="20"/>
        </w:rPr>
      </w:pPr>
      <w:r>
        <w:rPr>
          <w:sz w:val="20"/>
          <w:szCs w:val="20"/>
        </w:rPr>
        <w:t>Comparer</w:t>
      </w:r>
      <w:r w:rsidR="00CC4B0C" w:rsidRPr="00784DE1">
        <w:rPr>
          <w:sz w:val="20"/>
          <w:szCs w:val="20"/>
        </w:rPr>
        <w:t xml:space="preserve"> </w:t>
      </w:r>
      <w:r w:rsidR="003E60DB" w:rsidRPr="00784DE1">
        <w:rPr>
          <w:sz w:val="20"/>
          <w:szCs w:val="20"/>
        </w:rPr>
        <w:t>l’allure de</w:t>
      </w:r>
      <w:r>
        <w:rPr>
          <w:sz w:val="20"/>
          <w:szCs w:val="20"/>
        </w:rPr>
        <w:t xml:space="preserve">s </w:t>
      </w:r>
      <w:r w:rsidR="003E60DB" w:rsidRPr="00784DE1">
        <w:rPr>
          <w:sz w:val="20"/>
          <w:szCs w:val="20"/>
        </w:rPr>
        <w:t>oscillogramme</w:t>
      </w:r>
      <w:r>
        <w:rPr>
          <w:sz w:val="20"/>
          <w:szCs w:val="20"/>
        </w:rPr>
        <w:t>s :</w:t>
      </w:r>
    </w:p>
    <w:p w:rsidR="00F4522C" w:rsidRPr="0076144C" w:rsidRDefault="0076144C" w:rsidP="0076144C">
      <w:pPr>
        <w:pStyle w:val="Paragraphedeliste"/>
        <w:numPr>
          <w:ilvl w:val="0"/>
          <w:numId w:val="24"/>
        </w:numPr>
        <w:spacing w:before="120"/>
        <w:ind w:left="1134" w:hanging="357"/>
        <w:contextualSpacing w:val="0"/>
        <w:jc w:val="both"/>
        <w:rPr>
          <w:sz w:val="20"/>
          <w:szCs w:val="20"/>
        </w:rPr>
      </w:pPr>
      <w:r w:rsidRPr="0076144C">
        <w:rPr>
          <w:sz w:val="20"/>
          <w:szCs w:val="20"/>
        </w:rPr>
        <w:t>la batterie : ………………………………………………………..</w:t>
      </w:r>
      <w:r w:rsidR="003E60DB" w:rsidRPr="0076144C">
        <w:rPr>
          <w:sz w:val="20"/>
          <w:szCs w:val="20"/>
        </w:rPr>
        <w:t>…………………………………………………</w:t>
      </w:r>
    </w:p>
    <w:p w:rsidR="00CC4B0C" w:rsidRDefault="00F4522C" w:rsidP="00F4522C">
      <w:pPr>
        <w:spacing w:before="12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…………………………………………………………………….</w:t>
      </w:r>
      <w:r w:rsidR="003E60DB">
        <w:rPr>
          <w:sz w:val="20"/>
          <w:szCs w:val="20"/>
        </w:rPr>
        <w:t>……………</w:t>
      </w:r>
      <w:r w:rsidR="0076144C">
        <w:rPr>
          <w:sz w:val="20"/>
          <w:szCs w:val="20"/>
        </w:rPr>
        <w:t>……….………………………</w:t>
      </w:r>
      <w:r w:rsidR="003E60DB">
        <w:rPr>
          <w:sz w:val="20"/>
          <w:szCs w:val="20"/>
        </w:rPr>
        <w:t>…</w:t>
      </w:r>
      <w:r>
        <w:rPr>
          <w:sz w:val="20"/>
          <w:szCs w:val="20"/>
        </w:rPr>
        <w:t>……………….</w:t>
      </w:r>
    </w:p>
    <w:p w:rsidR="0076144C" w:rsidRPr="0076144C" w:rsidRDefault="0076144C" w:rsidP="0076144C">
      <w:pPr>
        <w:pStyle w:val="Paragraphedeliste"/>
        <w:numPr>
          <w:ilvl w:val="0"/>
          <w:numId w:val="24"/>
        </w:numPr>
        <w:spacing w:before="120"/>
        <w:ind w:left="1134" w:hanging="357"/>
        <w:contextualSpacing w:val="0"/>
        <w:jc w:val="both"/>
        <w:rPr>
          <w:sz w:val="20"/>
          <w:szCs w:val="20"/>
        </w:rPr>
      </w:pPr>
      <w:r w:rsidRPr="0076144C">
        <w:rPr>
          <w:sz w:val="20"/>
          <w:szCs w:val="20"/>
        </w:rPr>
        <w:t>l</w:t>
      </w:r>
      <w:r>
        <w:rPr>
          <w:sz w:val="20"/>
          <w:szCs w:val="20"/>
        </w:rPr>
        <w:t>e GBF (secteur)</w:t>
      </w:r>
      <w:r w:rsidRPr="0076144C">
        <w:rPr>
          <w:sz w:val="20"/>
          <w:szCs w:val="20"/>
        </w:rPr>
        <w:t> : ………………………………………………………..</w:t>
      </w:r>
      <w:r>
        <w:rPr>
          <w:sz w:val="20"/>
          <w:szCs w:val="20"/>
        </w:rPr>
        <w:t>………………………………………….</w:t>
      </w:r>
    </w:p>
    <w:p w:rsidR="0076144C" w:rsidRDefault="0076144C" w:rsidP="0076144C">
      <w:pPr>
        <w:spacing w:before="12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…………………………………………………………………….…………………….………………………………………….</w:t>
      </w:r>
    </w:p>
    <w:p w:rsidR="0076144C" w:rsidRDefault="00516A2B" w:rsidP="008E585A">
      <w:pPr>
        <w:pStyle w:val="Paragraphedeliste"/>
        <w:numPr>
          <w:ilvl w:val="0"/>
          <w:numId w:val="3"/>
        </w:numPr>
        <w:tabs>
          <w:tab w:val="clear" w:pos="1965"/>
        </w:tabs>
        <w:spacing w:before="120"/>
        <w:ind w:left="709"/>
        <w:jc w:val="both"/>
        <w:rPr>
          <w:sz w:val="20"/>
          <w:szCs w:val="20"/>
        </w:rPr>
      </w:pPr>
      <w:r w:rsidRPr="00784DE1">
        <w:rPr>
          <w:sz w:val="20"/>
          <w:szCs w:val="20"/>
        </w:rPr>
        <w:t>Que peut-on dire de la tension en fonction du temps</w:t>
      </w:r>
      <w:r w:rsidR="0076144C">
        <w:rPr>
          <w:sz w:val="20"/>
          <w:szCs w:val="20"/>
        </w:rPr>
        <w:t xml:space="preserve"> pour chacune des tensions mesurées et comment pourrait-on les qualifier</w:t>
      </w:r>
      <w:r w:rsidRPr="00784DE1">
        <w:rPr>
          <w:sz w:val="20"/>
          <w:szCs w:val="20"/>
        </w:rPr>
        <w:t> ?</w:t>
      </w:r>
    </w:p>
    <w:p w:rsidR="0076144C" w:rsidRDefault="0076144C" w:rsidP="0076144C">
      <w:pPr>
        <w:pStyle w:val="Paragraphedeliste"/>
        <w:numPr>
          <w:ilvl w:val="0"/>
          <w:numId w:val="24"/>
        </w:numPr>
        <w:spacing w:before="120"/>
        <w:ind w:left="1134" w:hanging="357"/>
        <w:contextualSpacing w:val="0"/>
        <w:jc w:val="both"/>
        <w:rPr>
          <w:sz w:val="20"/>
          <w:szCs w:val="20"/>
        </w:rPr>
      </w:pPr>
      <w:r w:rsidRPr="0076144C">
        <w:rPr>
          <w:sz w:val="20"/>
          <w:szCs w:val="20"/>
        </w:rPr>
        <w:t>la batterie : …</w:t>
      </w:r>
      <w:r>
        <w:rPr>
          <w:sz w:val="20"/>
          <w:szCs w:val="20"/>
        </w:rPr>
        <w:t>…</w:t>
      </w:r>
      <w:r w:rsidRPr="0076144C">
        <w:rPr>
          <w:sz w:val="20"/>
          <w:szCs w:val="20"/>
        </w:rPr>
        <w:t>…………………………………………………..…………………………………………………</w:t>
      </w:r>
    </w:p>
    <w:p w:rsidR="0076144C" w:rsidRPr="0076144C" w:rsidRDefault="0076144C" w:rsidP="0076144C">
      <w:pPr>
        <w:spacing w:before="120"/>
        <w:rPr>
          <w:sz w:val="20"/>
          <w:szCs w:val="20"/>
        </w:rPr>
      </w:pPr>
      <w:r w:rsidRPr="0076144C">
        <w:rPr>
          <w:sz w:val="20"/>
          <w:szCs w:val="20"/>
        </w:rPr>
        <w:t>…………………………………………………………………..………………………………………………………………….</w:t>
      </w:r>
    </w:p>
    <w:p w:rsidR="0076144C" w:rsidRPr="0076144C" w:rsidRDefault="0076144C" w:rsidP="0076144C">
      <w:pPr>
        <w:pStyle w:val="Paragraphedeliste"/>
        <w:numPr>
          <w:ilvl w:val="0"/>
          <w:numId w:val="24"/>
        </w:numPr>
        <w:spacing w:before="120"/>
        <w:ind w:left="1134" w:hanging="357"/>
        <w:contextualSpacing w:val="0"/>
        <w:jc w:val="both"/>
        <w:rPr>
          <w:sz w:val="20"/>
          <w:szCs w:val="20"/>
        </w:rPr>
      </w:pPr>
      <w:r w:rsidRPr="0076144C">
        <w:rPr>
          <w:sz w:val="20"/>
          <w:szCs w:val="20"/>
        </w:rPr>
        <w:t>Le GBF</w:t>
      </w:r>
      <w:r>
        <w:rPr>
          <w:sz w:val="20"/>
          <w:szCs w:val="20"/>
        </w:rPr>
        <w:t> : ….</w:t>
      </w:r>
      <w:r w:rsidRPr="0076144C">
        <w:rPr>
          <w:sz w:val="20"/>
          <w:szCs w:val="20"/>
        </w:rPr>
        <w:t>……………………………………….…………………….………………………………………….</w:t>
      </w:r>
    </w:p>
    <w:p w:rsidR="0076144C" w:rsidRPr="0076144C" w:rsidRDefault="0076144C" w:rsidP="0076144C">
      <w:pPr>
        <w:spacing w:before="12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4E26F3" w:rsidRPr="00784DE1" w:rsidRDefault="00AF4EB0" w:rsidP="000637BA">
      <w:pPr>
        <w:numPr>
          <w:ilvl w:val="0"/>
          <w:numId w:val="2"/>
        </w:numPr>
        <w:tabs>
          <w:tab w:val="left" w:pos="1260"/>
        </w:tabs>
        <w:spacing w:before="120"/>
        <w:ind w:left="176" w:hanging="357"/>
        <w:rPr>
          <w:b/>
          <w:bCs/>
        </w:rPr>
      </w:pPr>
      <w:r>
        <w:rPr>
          <w:b/>
          <w:bCs/>
          <w:noProof/>
          <w:u w:val="single"/>
        </w:rPr>
        <w:lastRenderedPageBreak/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3593465</wp:posOffset>
            </wp:positionH>
            <wp:positionV relativeFrom="paragraph">
              <wp:posOffset>102358</wp:posOffset>
            </wp:positionV>
            <wp:extent cx="2915219" cy="1036565"/>
            <wp:effectExtent l="19050" t="0" r="0" b="0"/>
            <wp:wrapNone/>
            <wp:docPr id="17" name="Image 16" descr="Batterie orph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tterie orphy.png"/>
                    <pic:cNvPicPr/>
                  </pic:nvPicPr>
                  <pic:blipFill>
                    <a:blip r:embed="rId9" cstate="print"/>
                    <a:srcRect b="41737"/>
                    <a:stretch>
                      <a:fillRect/>
                    </a:stretch>
                  </pic:blipFill>
                  <pic:spPr>
                    <a:xfrm>
                      <a:off x="0" y="0"/>
                      <a:ext cx="2919889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26F3" w:rsidRPr="00784DE1">
        <w:rPr>
          <w:b/>
          <w:bCs/>
          <w:u w:val="single"/>
        </w:rPr>
        <w:t xml:space="preserve">Tension électrique continue et </w:t>
      </w:r>
      <w:r w:rsidR="00EA03E2" w:rsidRPr="00784DE1">
        <w:rPr>
          <w:b/>
          <w:bCs/>
          <w:u w:val="single"/>
        </w:rPr>
        <w:t>alternative</w:t>
      </w:r>
      <w:r w:rsidR="004E26F3" w:rsidRPr="00784DE1">
        <w:rPr>
          <w:b/>
          <w:bCs/>
          <w:u w:val="single"/>
        </w:rPr>
        <w:t> :</w:t>
      </w:r>
    </w:p>
    <w:p w:rsidR="00784DE1" w:rsidRPr="00CA6BF4" w:rsidRDefault="0055370F" w:rsidP="00AF4EB0">
      <w:pPr>
        <w:tabs>
          <w:tab w:val="left" w:pos="1260"/>
        </w:tabs>
        <w:spacing w:before="120"/>
        <w:ind w:right="3260"/>
        <w:rPr>
          <w:vanish/>
          <w:sz w:val="48"/>
          <w:szCs w:val="48"/>
        </w:rPr>
      </w:pPr>
      <w:r w:rsidRPr="0055370F">
        <w:rPr>
          <w:b/>
          <w:noProof/>
          <w:sz w:val="32"/>
          <w:szCs w:val="32"/>
          <w:u w:val="single"/>
        </w:rPr>
        <w:pict>
          <v:line id="_x0000_s3270" style="position:absolute;z-index:-251659264" from="-6.25pt,3.5pt" to="-6.25pt,207.45pt" strokecolor="#365f91 [2404]" strokeweight="4pt"/>
        </w:pict>
      </w:r>
      <w:r w:rsidR="004E26F3" w:rsidRPr="00CA6BF4">
        <w:rPr>
          <w:vanish/>
          <w:sz w:val="48"/>
          <w:szCs w:val="48"/>
        </w:rPr>
        <w:t xml:space="preserve">Une tension continue est une tension dont la valeur </w:t>
      </w:r>
      <w:r w:rsidR="00516A2B" w:rsidRPr="00CA6BF4">
        <w:rPr>
          <w:vanish/>
          <w:sz w:val="48"/>
          <w:szCs w:val="48"/>
        </w:rPr>
        <w:t>est constante au cours du temps.</w:t>
      </w:r>
    </w:p>
    <w:p w:rsidR="00784DE1" w:rsidRDefault="00784DE1" w:rsidP="00AF4EB0">
      <w:pPr>
        <w:tabs>
          <w:tab w:val="left" w:pos="1260"/>
        </w:tabs>
        <w:spacing w:before="120"/>
        <w:ind w:right="4534"/>
        <w:rPr>
          <w:sz w:val="20"/>
          <w:szCs w:val="20"/>
        </w:rPr>
      </w:pPr>
      <w:r>
        <w:rPr>
          <w:sz w:val="20"/>
          <w:szCs w:val="20"/>
        </w:rPr>
        <w:t>…</w:t>
      </w:r>
      <w:r w:rsidR="00AF4EB0">
        <w:rPr>
          <w:sz w:val="20"/>
          <w:szCs w:val="20"/>
        </w:rPr>
        <w:t>………………………………………………………………………</w:t>
      </w:r>
    </w:p>
    <w:p w:rsidR="00784DE1" w:rsidRDefault="00784DE1" w:rsidP="00AF4EB0">
      <w:pPr>
        <w:tabs>
          <w:tab w:val="left" w:pos="1260"/>
        </w:tabs>
        <w:spacing w:before="120"/>
        <w:ind w:right="4534"/>
        <w:rPr>
          <w:sz w:val="20"/>
          <w:szCs w:val="20"/>
        </w:rPr>
      </w:pPr>
      <w:r>
        <w:rPr>
          <w:sz w:val="20"/>
          <w:szCs w:val="20"/>
        </w:rPr>
        <w:t>…</w:t>
      </w:r>
      <w:r w:rsidR="00AF4EB0">
        <w:rPr>
          <w:sz w:val="20"/>
          <w:szCs w:val="20"/>
        </w:rPr>
        <w:t>………………………………………………………………………</w:t>
      </w:r>
    </w:p>
    <w:p w:rsidR="00784DE1" w:rsidRDefault="00AF4EB0" w:rsidP="00AF4EB0">
      <w:pPr>
        <w:tabs>
          <w:tab w:val="left" w:pos="1260"/>
        </w:tabs>
        <w:spacing w:before="120"/>
        <w:ind w:right="4534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:rsidR="00AF4EB0" w:rsidRDefault="00AF4EB0" w:rsidP="00AF4EB0">
      <w:pPr>
        <w:tabs>
          <w:tab w:val="left" w:pos="1260"/>
        </w:tabs>
        <w:spacing w:before="120"/>
        <w:ind w:right="4534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………………………………………………………………………….</w:t>
      </w:r>
    </w:p>
    <w:p w:rsidR="00303F99" w:rsidRDefault="00AF4EB0" w:rsidP="00AF4EB0">
      <w:pPr>
        <w:tabs>
          <w:tab w:val="left" w:pos="1260"/>
        </w:tabs>
        <w:spacing w:before="120"/>
        <w:ind w:right="4534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3593465</wp:posOffset>
            </wp:positionH>
            <wp:positionV relativeFrom="paragraph">
              <wp:posOffset>142240</wp:posOffset>
            </wp:positionV>
            <wp:extent cx="2914650" cy="1619250"/>
            <wp:effectExtent l="19050" t="0" r="0" b="0"/>
            <wp:wrapNone/>
            <wp:docPr id="8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E57" w:rsidRPr="00CA6BF4" w:rsidRDefault="00516A2B" w:rsidP="00AF4EB0">
      <w:pPr>
        <w:tabs>
          <w:tab w:val="left" w:pos="1260"/>
        </w:tabs>
        <w:spacing w:before="120"/>
        <w:ind w:right="4534"/>
        <w:jc w:val="both"/>
        <w:rPr>
          <w:vanish/>
          <w:sz w:val="48"/>
          <w:szCs w:val="48"/>
        </w:rPr>
      </w:pPr>
      <w:r w:rsidRPr="00CA6BF4">
        <w:rPr>
          <w:vanish/>
          <w:sz w:val="48"/>
          <w:szCs w:val="48"/>
        </w:rPr>
        <w:t>La tension fournie pa</w:t>
      </w:r>
      <w:r w:rsidR="00CA6BF4">
        <w:rPr>
          <w:vanish/>
          <w:sz w:val="48"/>
          <w:szCs w:val="48"/>
        </w:rPr>
        <w:t>r EDF est une tension variable, e</w:t>
      </w:r>
      <w:r w:rsidRPr="00CA6BF4">
        <w:rPr>
          <w:vanish/>
          <w:sz w:val="48"/>
          <w:szCs w:val="48"/>
        </w:rPr>
        <w:t>lle est</w:t>
      </w:r>
      <w:r w:rsidR="00DA2E57" w:rsidRPr="00CA6BF4">
        <w:rPr>
          <w:vanish/>
          <w:sz w:val="48"/>
          <w:szCs w:val="48"/>
        </w:rPr>
        <w:t> :</w:t>
      </w:r>
    </w:p>
    <w:p w:rsidR="00DA2E57" w:rsidRPr="00CA6BF4" w:rsidRDefault="00516A2B" w:rsidP="00AF4EB0">
      <w:pPr>
        <w:pStyle w:val="Paragraphedeliste"/>
        <w:numPr>
          <w:ilvl w:val="0"/>
          <w:numId w:val="25"/>
        </w:numPr>
        <w:tabs>
          <w:tab w:val="left" w:pos="1260"/>
        </w:tabs>
        <w:spacing w:before="120"/>
        <w:ind w:right="4534"/>
        <w:jc w:val="both"/>
        <w:rPr>
          <w:vanish/>
          <w:sz w:val="48"/>
          <w:szCs w:val="48"/>
        </w:rPr>
      </w:pPr>
      <w:r w:rsidRPr="00CA6BF4">
        <w:rPr>
          <w:vanish/>
          <w:sz w:val="48"/>
          <w:szCs w:val="48"/>
        </w:rPr>
        <w:t xml:space="preserve">alternative </w:t>
      </w:r>
      <w:r w:rsidR="00DA2E57" w:rsidRPr="00CA6BF4">
        <w:rPr>
          <w:i/>
          <w:vanish/>
          <w:sz w:val="48"/>
          <w:szCs w:val="48"/>
        </w:rPr>
        <w:t>(valeur moyenne nulle)</w:t>
      </w:r>
    </w:p>
    <w:p w:rsidR="00516A2B" w:rsidRPr="00CA6BF4" w:rsidRDefault="00516A2B" w:rsidP="00AF4EB0">
      <w:pPr>
        <w:pStyle w:val="Paragraphedeliste"/>
        <w:numPr>
          <w:ilvl w:val="0"/>
          <w:numId w:val="25"/>
        </w:numPr>
        <w:tabs>
          <w:tab w:val="left" w:pos="1260"/>
        </w:tabs>
        <w:spacing w:before="120"/>
        <w:ind w:right="4534"/>
        <w:jc w:val="both"/>
        <w:rPr>
          <w:vanish/>
          <w:sz w:val="48"/>
          <w:szCs w:val="48"/>
        </w:rPr>
      </w:pPr>
      <w:r w:rsidRPr="00CA6BF4">
        <w:rPr>
          <w:vanish/>
          <w:sz w:val="48"/>
          <w:szCs w:val="48"/>
        </w:rPr>
        <w:t>et sinusoïdale</w:t>
      </w:r>
      <w:r w:rsidR="00DA2E57" w:rsidRPr="00CA6BF4">
        <w:rPr>
          <w:vanish/>
          <w:sz w:val="48"/>
          <w:szCs w:val="48"/>
        </w:rPr>
        <w:t xml:space="preserve"> </w:t>
      </w:r>
      <w:r w:rsidR="00DA2E57" w:rsidRPr="00CA6BF4">
        <w:rPr>
          <w:i/>
          <w:vanish/>
          <w:sz w:val="48"/>
          <w:szCs w:val="48"/>
        </w:rPr>
        <w:t>(représentation de la fonction sinus)</w:t>
      </w:r>
      <w:r w:rsidRPr="00CA6BF4">
        <w:rPr>
          <w:i/>
          <w:vanish/>
          <w:sz w:val="48"/>
          <w:szCs w:val="48"/>
        </w:rPr>
        <w:t>.</w:t>
      </w:r>
    </w:p>
    <w:p w:rsidR="00AF4EB0" w:rsidRDefault="00784DE1" w:rsidP="00AF4EB0">
      <w:pPr>
        <w:tabs>
          <w:tab w:val="left" w:pos="1260"/>
        </w:tabs>
        <w:spacing w:before="120"/>
        <w:ind w:right="4534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:rsidR="00AF4EB0" w:rsidRDefault="00DA2E57" w:rsidP="00AF4EB0">
      <w:pPr>
        <w:tabs>
          <w:tab w:val="left" w:pos="1260"/>
        </w:tabs>
        <w:spacing w:before="120"/>
        <w:ind w:right="4534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:rsidR="00AF4EB0" w:rsidRDefault="00DA2E57" w:rsidP="00AF4EB0">
      <w:pPr>
        <w:tabs>
          <w:tab w:val="left" w:pos="1260"/>
        </w:tabs>
        <w:spacing w:before="120"/>
        <w:ind w:right="4534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:rsidR="00AF4EB0" w:rsidRDefault="00DA2E57" w:rsidP="00AF4EB0">
      <w:pPr>
        <w:tabs>
          <w:tab w:val="left" w:pos="1260"/>
        </w:tabs>
        <w:spacing w:before="120"/>
        <w:ind w:right="4534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:rsidR="00DA2E57" w:rsidRDefault="00AF4EB0" w:rsidP="00AF4EB0">
      <w:pPr>
        <w:tabs>
          <w:tab w:val="left" w:pos="1260"/>
        </w:tabs>
        <w:spacing w:before="120"/>
        <w:ind w:right="4534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</w:t>
      </w:r>
      <w:r w:rsidR="00DA2E57">
        <w:rPr>
          <w:sz w:val="20"/>
          <w:szCs w:val="20"/>
        </w:rPr>
        <w:t>……………</w:t>
      </w:r>
    </w:p>
    <w:p w:rsidR="00303F99" w:rsidRPr="00C230AA" w:rsidRDefault="00AF4EB0" w:rsidP="000637BA">
      <w:pPr>
        <w:tabs>
          <w:tab w:val="left" w:pos="1260"/>
        </w:tabs>
        <w:spacing w:before="120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………………………………………………………………………………...</w:t>
      </w:r>
    </w:p>
    <w:p w:rsidR="0055519A" w:rsidRDefault="0055519A" w:rsidP="000637BA">
      <w:pPr>
        <w:tabs>
          <w:tab w:val="left" w:pos="1260"/>
        </w:tabs>
        <w:spacing w:before="120"/>
        <w:rPr>
          <w:bCs/>
          <w:sz w:val="20"/>
          <w:szCs w:val="20"/>
        </w:rPr>
      </w:pPr>
    </w:p>
    <w:p w:rsidR="00AF4EB0" w:rsidRDefault="00AF4EB0" w:rsidP="000637BA">
      <w:pPr>
        <w:tabs>
          <w:tab w:val="left" w:pos="1260"/>
        </w:tabs>
        <w:spacing w:before="120"/>
        <w:rPr>
          <w:bCs/>
          <w:sz w:val="20"/>
          <w:szCs w:val="20"/>
        </w:rPr>
      </w:pPr>
    </w:p>
    <w:p w:rsidR="00897DD5" w:rsidRPr="00965C8B" w:rsidRDefault="00897DD5" w:rsidP="00965C8B">
      <w:pPr>
        <w:pStyle w:val="Paragraphedeliste"/>
        <w:numPr>
          <w:ilvl w:val="0"/>
          <w:numId w:val="1"/>
        </w:numPr>
        <w:tabs>
          <w:tab w:val="left" w:pos="1260"/>
        </w:tabs>
        <w:spacing w:before="120"/>
        <w:rPr>
          <w:b/>
          <w:bCs/>
          <w:u w:val="single"/>
        </w:rPr>
      </w:pPr>
      <w:r w:rsidRPr="00965C8B">
        <w:rPr>
          <w:b/>
          <w:bCs/>
          <w:u w:val="single"/>
        </w:rPr>
        <w:t>Quelles sont les caractéristiques d’une tension alternative sinusoïdale ?</w:t>
      </w:r>
    </w:p>
    <w:p w:rsidR="00897DD5" w:rsidRPr="00ED02BB" w:rsidRDefault="00E76FAC" w:rsidP="000637BA">
      <w:pPr>
        <w:numPr>
          <w:ilvl w:val="0"/>
          <w:numId w:val="9"/>
        </w:numPr>
        <w:tabs>
          <w:tab w:val="left" w:pos="1260"/>
        </w:tabs>
        <w:spacing w:before="120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u w:val="single"/>
        </w:rPr>
        <w:t>Une première grandeur :</w:t>
      </w:r>
      <w:r w:rsidR="00C7278B">
        <w:rPr>
          <w:b/>
          <w:bCs/>
          <w:noProof/>
          <w:sz w:val="20"/>
          <w:szCs w:val="20"/>
        </w:rPr>
        <w:t xml:space="preserve"> </w:t>
      </w:r>
    </w:p>
    <w:p w:rsidR="008E585A" w:rsidRDefault="00C7278B" w:rsidP="000637BA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4000265</wp:posOffset>
            </wp:positionH>
            <wp:positionV relativeFrom="paragraph">
              <wp:posOffset>44135</wp:posOffset>
            </wp:positionV>
            <wp:extent cx="2594550" cy="158400"/>
            <wp:effectExtent l="19050" t="0" r="0" b="0"/>
            <wp:wrapNone/>
            <wp:docPr id="1" name="Image 1462" descr="plaq signalét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2" descr="plaq signalétiqu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715" t="54940" r="3710" b="24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550" cy="1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85A">
        <w:rPr>
          <w:sz w:val="20"/>
          <w:szCs w:val="20"/>
        </w:rPr>
        <w:t>Sur la plaque signalétique du chargeur, on trouve l’information 50-60 Hz.</w:t>
      </w:r>
    </w:p>
    <w:p w:rsidR="00C7278B" w:rsidRDefault="00C7278B" w:rsidP="00C7278B">
      <w:pPr>
        <w:pStyle w:val="Paragraphedeliste"/>
        <w:numPr>
          <w:ilvl w:val="0"/>
          <w:numId w:val="3"/>
        </w:numPr>
        <w:tabs>
          <w:tab w:val="clear" w:pos="1965"/>
        </w:tabs>
        <w:spacing w:before="120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>Rappe</w:t>
      </w:r>
      <w:r w:rsidR="004A43D1">
        <w:rPr>
          <w:sz w:val="20"/>
          <w:szCs w:val="20"/>
        </w:rPr>
        <w:t>l</w:t>
      </w:r>
      <w:r>
        <w:rPr>
          <w:sz w:val="20"/>
          <w:szCs w:val="20"/>
        </w:rPr>
        <w:t>le le nom de l’unité dont Hz est le symbole ainsi que le nom de la grandeur correspondante :</w:t>
      </w:r>
    </w:p>
    <w:p w:rsidR="00C7278B" w:rsidRDefault="00C7278B" w:rsidP="00C7278B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2F6B21" w:rsidRDefault="00C7278B" w:rsidP="002F6B21">
      <w:pPr>
        <w:spacing w:before="120"/>
        <w:jc w:val="both"/>
        <w:rPr>
          <w:i/>
          <w:sz w:val="20"/>
          <w:szCs w:val="20"/>
          <w:u w:val="single"/>
        </w:rPr>
      </w:pPr>
      <w:r w:rsidRPr="00C7278B">
        <w:rPr>
          <w:i/>
          <w:sz w:val="20"/>
          <w:szCs w:val="20"/>
          <w:u w:val="single"/>
        </w:rPr>
        <w:t>Investigation :</w:t>
      </w:r>
    </w:p>
    <w:p w:rsidR="00BC4AC3" w:rsidRPr="00E148A7" w:rsidRDefault="00385FE7" w:rsidP="002F6B21">
      <w:pPr>
        <w:spacing w:before="120"/>
        <w:jc w:val="both"/>
        <w:rPr>
          <w:i/>
          <w:sz w:val="20"/>
          <w:szCs w:val="20"/>
          <w:u w:val="single"/>
        </w:rPr>
      </w:pPr>
      <w:r>
        <w:rPr>
          <w:sz w:val="20"/>
          <w:szCs w:val="20"/>
        </w:rPr>
        <w:t>L</w:t>
      </w:r>
      <w:r w:rsidR="00BC4AC3">
        <w:rPr>
          <w:sz w:val="20"/>
          <w:szCs w:val="20"/>
        </w:rPr>
        <w:t xml:space="preserve">es </w:t>
      </w:r>
      <w:r w:rsidR="003473FA">
        <w:rPr>
          <w:sz w:val="20"/>
          <w:szCs w:val="20"/>
        </w:rPr>
        <w:t>oscillogramme</w:t>
      </w:r>
      <w:r w:rsidR="00BC4AC3">
        <w:rPr>
          <w:sz w:val="20"/>
          <w:szCs w:val="20"/>
        </w:rPr>
        <w:t>s</w:t>
      </w:r>
      <w:r w:rsidR="003473FA">
        <w:rPr>
          <w:sz w:val="20"/>
          <w:szCs w:val="20"/>
        </w:rPr>
        <w:t xml:space="preserve"> ci-dessous représente</w:t>
      </w:r>
      <w:r w:rsidR="00BC4AC3">
        <w:rPr>
          <w:sz w:val="20"/>
          <w:szCs w:val="20"/>
        </w:rPr>
        <w:t>nt</w:t>
      </w:r>
      <w:r w:rsidR="00C7278B">
        <w:rPr>
          <w:sz w:val="20"/>
          <w:szCs w:val="20"/>
        </w:rPr>
        <w:t>,</w:t>
      </w:r>
      <w:r w:rsidR="00BC4AC3">
        <w:rPr>
          <w:sz w:val="20"/>
          <w:szCs w:val="20"/>
        </w:rPr>
        <w:t xml:space="preserve"> </w:t>
      </w:r>
      <w:r w:rsidR="00C7278B">
        <w:rPr>
          <w:sz w:val="20"/>
          <w:szCs w:val="20"/>
        </w:rPr>
        <w:t xml:space="preserve">sur un temps d’une seconde, </w:t>
      </w:r>
      <w:r w:rsidR="00BC4AC3">
        <w:rPr>
          <w:sz w:val="20"/>
          <w:szCs w:val="20"/>
        </w:rPr>
        <w:t xml:space="preserve">la tension d’un premier signal </w:t>
      </w:r>
      <w:r w:rsidR="003A324B" w:rsidRPr="003A324B">
        <w:rPr>
          <w:b/>
          <w:color w:val="365F91" w:themeColor="accent1" w:themeShade="BF"/>
          <w:sz w:val="20"/>
          <w:szCs w:val="20"/>
          <w:u w:val="single"/>
        </w:rPr>
        <w:t>U</w:t>
      </w:r>
      <w:r w:rsidR="003A324B" w:rsidRPr="00CB6783">
        <w:rPr>
          <w:b/>
          <w:color w:val="365F91" w:themeColor="accent1" w:themeShade="BF"/>
          <w:sz w:val="20"/>
          <w:szCs w:val="20"/>
          <w:u w:val="single"/>
          <w:vertAlign w:val="subscript"/>
        </w:rPr>
        <w:t>1</w:t>
      </w:r>
      <w:r w:rsidR="003A324B">
        <w:rPr>
          <w:sz w:val="20"/>
          <w:szCs w:val="20"/>
        </w:rPr>
        <w:t xml:space="preserve"> </w:t>
      </w:r>
      <w:r w:rsidR="00BC4AC3">
        <w:rPr>
          <w:sz w:val="20"/>
          <w:szCs w:val="20"/>
        </w:rPr>
        <w:t xml:space="preserve">ayant une fréquence de </w:t>
      </w:r>
      <w:r w:rsidR="00E148A7">
        <w:rPr>
          <w:sz w:val="20"/>
          <w:szCs w:val="20"/>
        </w:rPr>
        <w:t>5</w:t>
      </w:r>
      <w:r w:rsidR="00BC4AC3">
        <w:rPr>
          <w:sz w:val="20"/>
          <w:szCs w:val="20"/>
        </w:rPr>
        <w:t xml:space="preserve"> Hz et d’un deuxième </w:t>
      </w:r>
      <w:r w:rsidR="003A324B" w:rsidRPr="003A324B">
        <w:rPr>
          <w:b/>
          <w:color w:val="FF0000"/>
          <w:sz w:val="20"/>
          <w:szCs w:val="20"/>
          <w:u w:val="single"/>
        </w:rPr>
        <w:t>U</w:t>
      </w:r>
      <w:r w:rsidR="003A324B" w:rsidRPr="003A324B">
        <w:rPr>
          <w:b/>
          <w:color w:val="FF0000"/>
          <w:sz w:val="20"/>
          <w:szCs w:val="20"/>
          <w:u w:val="single"/>
          <w:vertAlign w:val="subscript"/>
        </w:rPr>
        <w:t>2</w:t>
      </w:r>
      <w:r w:rsidR="003A324B">
        <w:rPr>
          <w:sz w:val="20"/>
          <w:szCs w:val="20"/>
        </w:rPr>
        <w:t xml:space="preserve"> </w:t>
      </w:r>
      <w:r w:rsidR="00BC4AC3">
        <w:rPr>
          <w:sz w:val="20"/>
          <w:szCs w:val="20"/>
        </w:rPr>
        <w:t xml:space="preserve">de fréquence </w:t>
      </w:r>
      <w:r w:rsidR="00E148A7">
        <w:rPr>
          <w:sz w:val="20"/>
          <w:szCs w:val="20"/>
        </w:rPr>
        <w:t>8</w:t>
      </w:r>
      <w:r w:rsidR="00C7278B">
        <w:rPr>
          <w:sz w:val="20"/>
          <w:szCs w:val="20"/>
        </w:rPr>
        <w:t xml:space="preserve"> Hz</w:t>
      </w:r>
      <w:r w:rsidR="00BC4AC3">
        <w:rPr>
          <w:sz w:val="20"/>
          <w:szCs w:val="20"/>
        </w:rPr>
        <w:t>.</w:t>
      </w:r>
    </w:p>
    <w:p w:rsidR="003A324B" w:rsidRDefault="00E148A7" w:rsidP="000637BA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3244265</wp:posOffset>
            </wp:positionH>
            <wp:positionV relativeFrom="paragraph">
              <wp:posOffset>-4515</wp:posOffset>
            </wp:positionV>
            <wp:extent cx="3228150" cy="1137600"/>
            <wp:effectExtent l="19050" t="0" r="0" b="0"/>
            <wp:wrapNone/>
            <wp:docPr id="3" name="Image 2" descr="8H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Hz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150" cy="113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-38935</wp:posOffset>
            </wp:positionH>
            <wp:positionV relativeFrom="paragraph">
              <wp:posOffset>24285</wp:posOffset>
            </wp:positionV>
            <wp:extent cx="3146400" cy="1159200"/>
            <wp:effectExtent l="19050" t="0" r="0" b="0"/>
            <wp:wrapNone/>
            <wp:docPr id="2" name="Image 1" descr="5H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Hz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6400" cy="115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6783" w:rsidRDefault="00CB6783" w:rsidP="000637BA">
      <w:pPr>
        <w:tabs>
          <w:tab w:val="left" w:pos="1260"/>
        </w:tabs>
        <w:spacing w:before="120"/>
        <w:jc w:val="both"/>
        <w:rPr>
          <w:sz w:val="20"/>
          <w:szCs w:val="20"/>
        </w:rPr>
      </w:pPr>
    </w:p>
    <w:p w:rsidR="00CB6783" w:rsidRDefault="00CB6783" w:rsidP="000637BA">
      <w:pPr>
        <w:tabs>
          <w:tab w:val="left" w:pos="1260"/>
        </w:tabs>
        <w:spacing w:before="120"/>
        <w:jc w:val="both"/>
        <w:rPr>
          <w:sz w:val="20"/>
          <w:szCs w:val="20"/>
        </w:rPr>
      </w:pPr>
    </w:p>
    <w:p w:rsidR="00CB6783" w:rsidRDefault="00CB6783" w:rsidP="000637BA">
      <w:pPr>
        <w:tabs>
          <w:tab w:val="left" w:pos="1260"/>
        </w:tabs>
        <w:spacing w:before="120"/>
        <w:jc w:val="both"/>
        <w:rPr>
          <w:sz w:val="20"/>
          <w:szCs w:val="20"/>
        </w:rPr>
      </w:pPr>
    </w:p>
    <w:p w:rsidR="00CB6783" w:rsidRDefault="00CB6783" w:rsidP="000637BA">
      <w:pPr>
        <w:tabs>
          <w:tab w:val="left" w:pos="1260"/>
        </w:tabs>
        <w:spacing w:before="120"/>
        <w:jc w:val="both"/>
        <w:rPr>
          <w:sz w:val="20"/>
          <w:szCs w:val="20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3"/>
        <w:gridCol w:w="5173"/>
      </w:tblGrid>
      <w:tr w:rsidR="00A53C6F" w:rsidRPr="00A53C6F" w:rsidTr="00A53C6F">
        <w:trPr>
          <w:jc w:val="center"/>
        </w:trPr>
        <w:tc>
          <w:tcPr>
            <w:tcW w:w="5173" w:type="dxa"/>
            <w:vAlign w:val="center"/>
          </w:tcPr>
          <w:p w:rsidR="00A53C6F" w:rsidRPr="00A53C6F" w:rsidRDefault="00E148A7" w:rsidP="00A53C6F">
            <w:pPr>
              <w:tabs>
                <w:tab w:val="left" w:pos="1260"/>
              </w:tabs>
              <w:spacing w:before="120"/>
              <w:jc w:val="center"/>
              <w:rPr>
                <w:b/>
                <w:color w:val="365F91" w:themeColor="accent1" w:themeShade="BF"/>
                <w:sz w:val="16"/>
                <w:szCs w:val="16"/>
              </w:rPr>
            </w:pPr>
            <w:r>
              <w:rPr>
                <w:b/>
                <w:color w:val="365F91" w:themeColor="accent1" w:themeShade="BF"/>
                <w:sz w:val="16"/>
                <w:szCs w:val="16"/>
              </w:rPr>
              <w:t>5</w:t>
            </w:r>
            <w:r w:rsidR="00A53C6F" w:rsidRPr="00A53C6F">
              <w:rPr>
                <w:b/>
                <w:color w:val="365F91" w:themeColor="accent1" w:themeShade="BF"/>
                <w:sz w:val="16"/>
                <w:szCs w:val="16"/>
              </w:rPr>
              <w:t xml:space="preserve"> Hz</w:t>
            </w:r>
          </w:p>
        </w:tc>
        <w:tc>
          <w:tcPr>
            <w:tcW w:w="5173" w:type="dxa"/>
            <w:vAlign w:val="center"/>
          </w:tcPr>
          <w:p w:rsidR="00A53C6F" w:rsidRPr="00A53C6F" w:rsidRDefault="00E148A7" w:rsidP="00A53C6F">
            <w:pPr>
              <w:tabs>
                <w:tab w:val="left" w:pos="1260"/>
              </w:tabs>
              <w:spacing w:before="120"/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8</w:t>
            </w:r>
            <w:r w:rsidR="00A53C6F" w:rsidRPr="00A53C6F">
              <w:rPr>
                <w:b/>
                <w:color w:val="FF0000"/>
                <w:sz w:val="16"/>
                <w:szCs w:val="16"/>
              </w:rPr>
              <w:t xml:space="preserve"> Hz</w:t>
            </w:r>
          </w:p>
        </w:tc>
      </w:tr>
    </w:tbl>
    <w:p w:rsidR="00A53C6F" w:rsidRDefault="00A53C6F" w:rsidP="00A53C6F">
      <w:pPr>
        <w:numPr>
          <w:ilvl w:val="0"/>
          <w:numId w:val="12"/>
        </w:numPr>
        <w:tabs>
          <w:tab w:val="clear" w:pos="180"/>
        </w:tabs>
        <w:spacing w:before="120"/>
        <w:ind w:left="720" w:right="72"/>
        <w:jc w:val="both"/>
        <w:rPr>
          <w:sz w:val="20"/>
          <w:szCs w:val="20"/>
        </w:rPr>
      </w:pPr>
      <w:r>
        <w:rPr>
          <w:sz w:val="20"/>
          <w:szCs w:val="20"/>
        </w:rPr>
        <w:t>Quel lien peut-on établir entre les valeurs des fréquences et les oscillogrammes correspondants sur une seconde ?</w:t>
      </w:r>
    </w:p>
    <w:p w:rsidR="00A53C6F" w:rsidRPr="00A53C6F" w:rsidRDefault="00A53C6F" w:rsidP="00A53C6F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 w:rsidRPr="00A53C6F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A53C6F" w:rsidRDefault="00A53C6F" w:rsidP="00A53C6F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A53C6F" w:rsidRDefault="00A53C6F" w:rsidP="00A53C6F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A53C6F" w:rsidRDefault="00A53C6F" w:rsidP="00A53C6F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A53C6F" w:rsidRDefault="002D7C43" w:rsidP="00A53C6F">
      <w:pPr>
        <w:numPr>
          <w:ilvl w:val="0"/>
          <w:numId w:val="12"/>
        </w:numPr>
        <w:tabs>
          <w:tab w:val="clear" w:pos="180"/>
        </w:tabs>
        <w:spacing w:before="120"/>
        <w:ind w:left="720" w:right="72"/>
        <w:jc w:val="both"/>
        <w:rPr>
          <w:sz w:val="20"/>
          <w:szCs w:val="20"/>
        </w:rPr>
      </w:pPr>
      <w:r>
        <w:rPr>
          <w:sz w:val="20"/>
          <w:szCs w:val="20"/>
        </w:rPr>
        <w:t>Que représenterait l’oscillogramme d’une tension de fréquenc</w:t>
      </w:r>
      <w:r w:rsidR="009950C1">
        <w:rPr>
          <w:sz w:val="20"/>
          <w:szCs w:val="20"/>
        </w:rPr>
        <w:t>e 50 Hz</w:t>
      </w:r>
      <w:r w:rsidR="00C7278B">
        <w:rPr>
          <w:sz w:val="20"/>
          <w:szCs w:val="20"/>
        </w:rPr>
        <w:t xml:space="preserve"> sur une seconde</w:t>
      </w:r>
      <w:r w:rsidR="00A53C6F">
        <w:rPr>
          <w:sz w:val="20"/>
          <w:szCs w:val="20"/>
        </w:rPr>
        <w:t> ?</w:t>
      </w:r>
    </w:p>
    <w:p w:rsidR="00A53C6F" w:rsidRDefault="00A53C6F" w:rsidP="00A53C6F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 w:rsidRPr="00A53C6F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AF4EB0" w:rsidRDefault="00AF4EB0" w:rsidP="00A53C6F">
      <w:pPr>
        <w:tabs>
          <w:tab w:val="left" w:pos="1260"/>
        </w:tabs>
        <w:spacing w:before="120"/>
        <w:jc w:val="both"/>
        <w:rPr>
          <w:sz w:val="20"/>
          <w:szCs w:val="20"/>
        </w:rPr>
      </w:pPr>
    </w:p>
    <w:p w:rsidR="00C230AA" w:rsidRDefault="002F6B21" w:rsidP="00A53C6F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L</w:t>
      </w:r>
      <w:r w:rsidR="00554D26">
        <w:rPr>
          <w:sz w:val="20"/>
          <w:szCs w:val="20"/>
        </w:rPr>
        <w:t xml:space="preserve">e fichier </w:t>
      </w:r>
      <w:hyperlink r:id="rId13" w:history="1">
        <w:r w:rsidR="00554D26" w:rsidRPr="00554D26">
          <w:rPr>
            <w:rStyle w:val="Lienhypertexte"/>
            <w:sz w:val="20"/>
            <w:szCs w:val="20"/>
          </w:rPr>
          <w:t>Fréquence élec.ggb</w:t>
        </w:r>
      </w:hyperlink>
      <w:r w:rsidR="00554D26">
        <w:rPr>
          <w:sz w:val="20"/>
          <w:szCs w:val="20"/>
        </w:rPr>
        <w:t xml:space="preserve"> permet de produire l’oscillogramme d’un signal sinusoïdal en fonction de sa fréquence.</w:t>
      </w:r>
    </w:p>
    <w:p w:rsidR="00554D26" w:rsidRDefault="00554D26" w:rsidP="00554D26">
      <w:pPr>
        <w:pStyle w:val="Paragraphedeliste"/>
        <w:numPr>
          <w:ilvl w:val="0"/>
          <w:numId w:val="26"/>
        </w:numPr>
        <w:tabs>
          <w:tab w:val="left" w:pos="1260"/>
        </w:tabs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Ce fichier confirme-t-il ta réponse concernant une fréquence de 50 Hz ? ………………………………………………</w:t>
      </w:r>
    </w:p>
    <w:p w:rsidR="00554D26" w:rsidRDefault="00554D26" w:rsidP="00554D26">
      <w:pPr>
        <w:pStyle w:val="Paragraphedeliste"/>
        <w:numPr>
          <w:ilvl w:val="0"/>
          <w:numId w:val="26"/>
        </w:numPr>
        <w:tabs>
          <w:tab w:val="left" w:pos="1260"/>
        </w:tabs>
        <w:spacing w:before="120"/>
        <w:ind w:left="714" w:hanging="35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Propose une définition de la période : </w:t>
      </w:r>
      <w:r w:rsidR="00570F49">
        <w:rPr>
          <w:sz w:val="20"/>
          <w:szCs w:val="20"/>
        </w:rPr>
        <w:t>……………………………………………………………………………………</w:t>
      </w:r>
    </w:p>
    <w:p w:rsidR="00554D26" w:rsidRPr="00A53C6F" w:rsidRDefault="00554D26" w:rsidP="00554D26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 w:rsidRPr="00A53C6F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554D26" w:rsidRDefault="00554D26" w:rsidP="00554D26">
      <w:pPr>
        <w:pStyle w:val="Paragraphedeliste"/>
        <w:numPr>
          <w:ilvl w:val="0"/>
          <w:numId w:val="27"/>
        </w:numPr>
        <w:tabs>
          <w:tab w:val="left" w:pos="1260"/>
        </w:tabs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Quel lien mathématique existe-t-il entre la fréquence et la période ? </w:t>
      </w:r>
    </w:p>
    <w:p w:rsidR="00570F49" w:rsidRPr="00570F49" w:rsidRDefault="00570F49" w:rsidP="00570F49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 w:rsidRPr="00570F49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570F49" w:rsidRPr="00570F49" w:rsidRDefault="00570F49" w:rsidP="00570F49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 w:rsidRPr="00570F49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AF4EB0" w:rsidRDefault="00AF4EB0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br w:type="page"/>
      </w:r>
    </w:p>
    <w:p w:rsidR="006D5885" w:rsidRDefault="006D5885" w:rsidP="000637BA">
      <w:pPr>
        <w:numPr>
          <w:ilvl w:val="0"/>
          <w:numId w:val="9"/>
        </w:numPr>
        <w:spacing w:before="12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Fréquence et période</w:t>
      </w:r>
      <w:r w:rsidRPr="00EB2DAE">
        <w:rPr>
          <w:b/>
          <w:sz w:val="20"/>
          <w:szCs w:val="20"/>
          <w:u w:val="single"/>
        </w:rPr>
        <w:t> :</w:t>
      </w:r>
    </w:p>
    <w:p w:rsidR="006D5885" w:rsidRPr="0001758C" w:rsidRDefault="005F6E9F" w:rsidP="0001758C">
      <w:pPr>
        <w:tabs>
          <w:tab w:val="left" w:pos="1260"/>
        </w:tabs>
        <w:spacing w:before="120"/>
        <w:ind w:right="3683"/>
        <w:jc w:val="both"/>
        <w:rPr>
          <w:vanish/>
          <w:sz w:val="40"/>
          <w:szCs w:val="40"/>
        </w:rPr>
      </w:pPr>
      <w:r w:rsidRPr="0001758C">
        <w:rPr>
          <w:b/>
          <w:noProof/>
          <w:sz w:val="40"/>
          <w:szCs w:val="40"/>
          <w:u w:val="single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4193788</wp:posOffset>
            </wp:positionH>
            <wp:positionV relativeFrom="paragraph">
              <wp:posOffset>112367</wp:posOffset>
            </wp:positionV>
            <wp:extent cx="2366342" cy="1900362"/>
            <wp:effectExtent l="19050" t="0" r="0" b="0"/>
            <wp:wrapNone/>
            <wp:docPr id="14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6165" b="2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342" cy="1900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70F" w:rsidRPr="0055370F">
        <w:rPr>
          <w:b/>
          <w:noProof/>
          <w:sz w:val="40"/>
          <w:szCs w:val="40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683" type="#_x0000_t32" style="position:absolute;left:0;text-align:left;margin-left:-7.4pt;margin-top:3.7pt;width:0;height:226.2pt;z-index:251688960;mso-position-horizontal-relative:text;mso-position-vertical-relative:text" o:connectortype="straight" strokecolor="#4f81bd [3204]" strokeweight="4pt"/>
        </w:pict>
      </w:r>
      <w:r w:rsidR="006D5885" w:rsidRPr="0001758C">
        <w:rPr>
          <w:vanish/>
          <w:sz w:val="40"/>
          <w:szCs w:val="40"/>
        </w:rPr>
        <w:t xml:space="preserve">La période </w:t>
      </w:r>
      <w:r w:rsidR="006D5885" w:rsidRPr="0001758C">
        <w:rPr>
          <w:b/>
          <w:i/>
          <w:vanish/>
          <w:sz w:val="40"/>
          <w:szCs w:val="40"/>
        </w:rPr>
        <w:t>T</w:t>
      </w:r>
      <w:r w:rsidR="006D5885" w:rsidRPr="0001758C">
        <w:rPr>
          <w:vanish/>
          <w:sz w:val="40"/>
          <w:szCs w:val="40"/>
        </w:rPr>
        <w:t xml:space="preserve"> d’une tension sinusoïdale est la plus petite durée nécessaire pour que le signal se reproduise identique à lui-même. Elle se mesure en secondes (s)</w:t>
      </w:r>
    </w:p>
    <w:p w:rsidR="006D5885" w:rsidRPr="0001758C" w:rsidRDefault="006D5885" w:rsidP="0001758C">
      <w:pPr>
        <w:spacing w:before="120"/>
        <w:ind w:right="3683"/>
        <w:jc w:val="both"/>
        <w:rPr>
          <w:vanish/>
          <w:sz w:val="40"/>
          <w:szCs w:val="40"/>
        </w:rPr>
      </w:pPr>
      <w:r w:rsidRPr="0001758C">
        <w:rPr>
          <w:vanish/>
          <w:sz w:val="40"/>
          <w:szCs w:val="40"/>
        </w:rPr>
        <w:t xml:space="preserve">La fréquence  </w:t>
      </w:r>
      <w:r w:rsidRPr="0001758C">
        <w:rPr>
          <w:b/>
          <w:i/>
          <w:vanish/>
          <w:sz w:val="40"/>
          <w:szCs w:val="40"/>
        </w:rPr>
        <w:t>f</w:t>
      </w:r>
      <w:r w:rsidRPr="0001758C">
        <w:rPr>
          <w:vanish/>
          <w:sz w:val="40"/>
          <w:szCs w:val="40"/>
        </w:rPr>
        <w:t xml:space="preserve">  est le nombre de périodes en une seconde. Elle se mesure en Hertz (Hz)</w:t>
      </w:r>
    </w:p>
    <w:p w:rsidR="006D5885" w:rsidRPr="0001758C" w:rsidRDefault="006D5885" w:rsidP="0001758C">
      <w:pPr>
        <w:tabs>
          <w:tab w:val="left" w:pos="1260"/>
        </w:tabs>
        <w:spacing w:before="120"/>
        <w:ind w:right="3683"/>
        <w:jc w:val="both"/>
        <w:rPr>
          <w:bCs/>
          <w:vanish/>
          <w:sz w:val="40"/>
          <w:szCs w:val="40"/>
        </w:rPr>
      </w:pPr>
      <w:r w:rsidRPr="0001758C">
        <w:rPr>
          <w:bCs/>
          <w:vanish/>
          <w:sz w:val="40"/>
          <w:szCs w:val="40"/>
        </w:rPr>
        <w:t>L</w:t>
      </w:r>
      <w:r w:rsidR="00873004" w:rsidRPr="0001758C">
        <w:rPr>
          <w:bCs/>
          <w:vanish/>
          <w:sz w:val="40"/>
          <w:szCs w:val="40"/>
        </w:rPr>
        <w:t>e produit de l</w:t>
      </w:r>
      <w:r w:rsidRPr="0001758C">
        <w:rPr>
          <w:bCs/>
          <w:vanish/>
          <w:sz w:val="40"/>
          <w:szCs w:val="40"/>
        </w:rPr>
        <w:t xml:space="preserve">a fréquence </w:t>
      </w:r>
      <w:r w:rsidR="00873004" w:rsidRPr="0001758C">
        <w:rPr>
          <w:bCs/>
          <w:vanish/>
          <w:sz w:val="40"/>
          <w:szCs w:val="40"/>
        </w:rPr>
        <w:t>par</w:t>
      </w:r>
      <w:r w:rsidRPr="0001758C">
        <w:rPr>
          <w:bCs/>
          <w:vanish/>
          <w:sz w:val="40"/>
          <w:szCs w:val="40"/>
        </w:rPr>
        <w:t xml:space="preserve"> la </w:t>
      </w:r>
      <w:r w:rsidR="00873004" w:rsidRPr="0001758C">
        <w:rPr>
          <w:bCs/>
          <w:vanish/>
          <w:sz w:val="40"/>
          <w:szCs w:val="40"/>
        </w:rPr>
        <w:t xml:space="preserve">durée d’une </w:t>
      </w:r>
      <w:r w:rsidRPr="0001758C">
        <w:rPr>
          <w:bCs/>
          <w:vanish/>
          <w:sz w:val="40"/>
          <w:szCs w:val="40"/>
        </w:rPr>
        <w:t xml:space="preserve">période </w:t>
      </w:r>
      <w:r w:rsidR="00873004" w:rsidRPr="0001758C">
        <w:rPr>
          <w:bCs/>
          <w:vanish/>
          <w:sz w:val="40"/>
          <w:szCs w:val="40"/>
        </w:rPr>
        <w:t>est égal à une seconde</w:t>
      </w:r>
      <w:r w:rsidRPr="0001758C">
        <w:rPr>
          <w:bCs/>
          <w:vanish/>
          <w:sz w:val="40"/>
          <w:szCs w:val="40"/>
        </w:rPr>
        <w:t> :</w:t>
      </w:r>
    </w:p>
    <w:p w:rsidR="001B2CCA" w:rsidRPr="001B2CCA" w:rsidRDefault="001B2CCA" w:rsidP="001B2CCA">
      <w:pPr>
        <w:tabs>
          <w:tab w:val="left" w:pos="1260"/>
        </w:tabs>
        <w:spacing w:before="120"/>
        <w:ind w:right="3118"/>
        <w:jc w:val="both"/>
        <w:rPr>
          <w:bCs/>
        </w:rPr>
      </w:pPr>
      <w:r>
        <w:rPr>
          <w:bCs/>
        </w:rPr>
        <w:t>…………………..</w:t>
      </w:r>
      <w:r w:rsidRPr="001B2CCA">
        <w:rPr>
          <w:bCs/>
        </w:rPr>
        <w:t>……………………………………………………</w:t>
      </w:r>
    </w:p>
    <w:p w:rsidR="001B2CCA" w:rsidRPr="001B2CCA" w:rsidRDefault="001B2CCA" w:rsidP="001B2CCA">
      <w:pPr>
        <w:tabs>
          <w:tab w:val="left" w:pos="1260"/>
        </w:tabs>
        <w:spacing w:before="120"/>
        <w:ind w:right="3118"/>
        <w:jc w:val="both"/>
        <w:rPr>
          <w:bCs/>
        </w:rPr>
      </w:pPr>
      <w:r>
        <w:rPr>
          <w:bCs/>
        </w:rPr>
        <w:t>…………………..</w:t>
      </w:r>
      <w:r w:rsidRPr="001B2CCA">
        <w:rPr>
          <w:bCs/>
        </w:rPr>
        <w:t>……………………………………………………</w:t>
      </w:r>
    </w:p>
    <w:p w:rsidR="001B2CCA" w:rsidRPr="001B2CCA" w:rsidRDefault="001B2CCA" w:rsidP="001B2CCA">
      <w:pPr>
        <w:tabs>
          <w:tab w:val="left" w:pos="1260"/>
        </w:tabs>
        <w:spacing w:before="120"/>
        <w:ind w:right="3118"/>
        <w:jc w:val="both"/>
        <w:rPr>
          <w:bCs/>
        </w:rPr>
      </w:pPr>
      <w:r>
        <w:rPr>
          <w:bCs/>
        </w:rPr>
        <w:t>…………………..</w:t>
      </w:r>
      <w:r w:rsidRPr="001B2CCA">
        <w:rPr>
          <w:bCs/>
        </w:rPr>
        <w:t>……………………………………………………</w:t>
      </w:r>
    </w:p>
    <w:p w:rsidR="001B2CCA" w:rsidRPr="001B2CCA" w:rsidRDefault="001B2CCA" w:rsidP="001B2CCA">
      <w:pPr>
        <w:tabs>
          <w:tab w:val="left" w:pos="1260"/>
        </w:tabs>
        <w:spacing w:before="120"/>
        <w:ind w:right="3118"/>
        <w:jc w:val="both"/>
        <w:rPr>
          <w:bCs/>
        </w:rPr>
      </w:pPr>
      <w:r>
        <w:rPr>
          <w:bCs/>
        </w:rPr>
        <w:t>…………………..</w:t>
      </w:r>
      <w:r w:rsidRPr="001B2CCA">
        <w:rPr>
          <w:bCs/>
        </w:rPr>
        <w:t>……………………………………………………</w:t>
      </w:r>
    </w:p>
    <w:p w:rsidR="001B2CCA" w:rsidRPr="001B2CCA" w:rsidRDefault="001B2CCA" w:rsidP="001B2CCA">
      <w:pPr>
        <w:tabs>
          <w:tab w:val="left" w:pos="1260"/>
        </w:tabs>
        <w:spacing w:before="120"/>
        <w:ind w:right="3118"/>
        <w:jc w:val="both"/>
        <w:rPr>
          <w:bCs/>
        </w:rPr>
      </w:pPr>
      <w:r>
        <w:rPr>
          <w:bCs/>
        </w:rPr>
        <w:t>…………………..</w:t>
      </w:r>
      <w:r w:rsidRPr="001B2CCA">
        <w:rPr>
          <w:bCs/>
        </w:rPr>
        <w:t>……………………………………………………</w:t>
      </w:r>
    </w:p>
    <w:p w:rsidR="001B2CCA" w:rsidRPr="001B2CCA" w:rsidRDefault="001B2CCA" w:rsidP="001B2CCA">
      <w:pPr>
        <w:tabs>
          <w:tab w:val="left" w:pos="1260"/>
        </w:tabs>
        <w:spacing w:before="120"/>
        <w:ind w:right="3118"/>
        <w:jc w:val="both"/>
        <w:rPr>
          <w:bCs/>
        </w:rPr>
      </w:pPr>
      <w:r>
        <w:rPr>
          <w:bCs/>
        </w:rPr>
        <w:t>…………………..</w:t>
      </w:r>
      <w:r w:rsidRPr="001B2CCA">
        <w:rPr>
          <w:bCs/>
        </w:rPr>
        <w:t>……………………………………………………</w:t>
      </w:r>
    </w:p>
    <w:p w:rsidR="001B2CCA" w:rsidRPr="001B2CCA" w:rsidRDefault="001B2CCA" w:rsidP="001B2CCA">
      <w:pPr>
        <w:tabs>
          <w:tab w:val="left" w:pos="1260"/>
        </w:tabs>
        <w:spacing w:before="120"/>
        <w:ind w:right="3118"/>
        <w:jc w:val="both"/>
        <w:rPr>
          <w:bCs/>
        </w:rPr>
      </w:pPr>
      <w:r>
        <w:rPr>
          <w:bCs/>
        </w:rPr>
        <w:t>…………………..</w:t>
      </w:r>
      <w:r w:rsidRPr="001B2CCA">
        <w:rPr>
          <w:bCs/>
        </w:rPr>
        <w:t>……………………………………………………</w:t>
      </w:r>
    </w:p>
    <w:p w:rsidR="00873004" w:rsidRPr="00873004" w:rsidRDefault="0055370F" w:rsidP="00873004">
      <w:pPr>
        <w:tabs>
          <w:tab w:val="left" w:pos="1260"/>
        </w:tabs>
        <w:spacing w:before="120"/>
        <w:ind w:right="2976"/>
        <w:jc w:val="center"/>
        <w:rPr>
          <w:b/>
          <w:bCs/>
          <w:sz w:val="32"/>
          <w:szCs w:val="32"/>
        </w:rPr>
      </w:pPr>
      <w:r w:rsidRPr="00873004">
        <w:rPr>
          <w:b/>
          <w:bCs/>
          <w:sz w:val="32"/>
          <w:szCs w:val="32"/>
        </w:rPr>
        <w:fldChar w:fldCharType="begin"/>
      </w:r>
      <w:r w:rsidR="00873004" w:rsidRPr="00873004">
        <w:rPr>
          <w:b/>
          <w:bCs/>
          <w:sz w:val="32"/>
          <w:szCs w:val="32"/>
        </w:rPr>
        <w:instrText xml:space="preserve">  EQ \x(</w:instrText>
      </w:r>
      <w:r w:rsidR="00873004" w:rsidRPr="00873004">
        <w:rPr>
          <w:b/>
          <w:bCs/>
          <w:i/>
          <w:sz w:val="32"/>
          <w:szCs w:val="32"/>
        </w:rPr>
        <w:instrText xml:space="preserve">   f</w:instrText>
      </w:r>
      <w:r w:rsidR="00873004" w:rsidRPr="00873004">
        <w:rPr>
          <w:b/>
          <w:bCs/>
          <w:sz w:val="32"/>
          <w:szCs w:val="32"/>
        </w:rPr>
        <w:instrText xml:space="preserve">  </w:instrText>
      </w:r>
      <w:r w:rsidRPr="00873004">
        <w:rPr>
          <w:b/>
          <w:bCs/>
          <w:sz w:val="32"/>
          <w:szCs w:val="32"/>
        </w:rPr>
        <w:fldChar w:fldCharType="begin"/>
      </w:r>
      <w:r w:rsidR="00873004" w:rsidRPr="00873004">
        <w:rPr>
          <w:b/>
          <w:bCs/>
          <w:sz w:val="32"/>
          <w:szCs w:val="32"/>
          <w:lang w:val="en-US"/>
        </w:rPr>
        <w:instrText>SYMBOL 180 \f "Symbol"\h</w:instrText>
      </w:r>
      <w:r w:rsidRPr="00873004">
        <w:rPr>
          <w:b/>
          <w:bCs/>
          <w:sz w:val="32"/>
          <w:szCs w:val="32"/>
        </w:rPr>
        <w:fldChar w:fldCharType="end"/>
      </w:r>
      <w:r w:rsidR="00873004" w:rsidRPr="00873004">
        <w:rPr>
          <w:b/>
          <w:bCs/>
          <w:sz w:val="32"/>
          <w:szCs w:val="32"/>
        </w:rPr>
        <w:instrText xml:space="preserve">  </w:instrText>
      </w:r>
      <w:r w:rsidR="00873004" w:rsidRPr="00873004">
        <w:rPr>
          <w:b/>
          <w:bCs/>
          <w:i/>
          <w:sz w:val="32"/>
          <w:szCs w:val="32"/>
        </w:rPr>
        <w:instrText>T</w:instrText>
      </w:r>
      <w:r w:rsidR="00873004" w:rsidRPr="00873004">
        <w:rPr>
          <w:b/>
          <w:bCs/>
          <w:sz w:val="32"/>
          <w:szCs w:val="32"/>
        </w:rPr>
        <w:instrText xml:space="preserve">  =  1   )</w:instrText>
      </w:r>
      <w:r w:rsidRPr="00873004">
        <w:rPr>
          <w:b/>
          <w:bCs/>
          <w:sz w:val="32"/>
          <w:szCs w:val="32"/>
        </w:rPr>
        <w:fldChar w:fldCharType="end"/>
      </w:r>
    </w:p>
    <w:p w:rsidR="0013529A" w:rsidRPr="0013529A" w:rsidRDefault="0013529A" w:rsidP="000637BA">
      <w:pPr>
        <w:spacing w:before="120"/>
        <w:ind w:right="72"/>
        <w:jc w:val="both"/>
        <w:rPr>
          <w:i/>
          <w:sz w:val="20"/>
          <w:szCs w:val="20"/>
          <w:u w:val="single"/>
        </w:rPr>
      </w:pPr>
      <w:r w:rsidRPr="0013529A">
        <w:rPr>
          <w:i/>
          <w:sz w:val="20"/>
          <w:szCs w:val="20"/>
          <w:u w:val="single"/>
        </w:rPr>
        <w:t>Exemple :</w:t>
      </w:r>
    </w:p>
    <w:p w:rsidR="0013529A" w:rsidRDefault="009B4356" w:rsidP="000637BA">
      <w:pPr>
        <w:spacing w:before="120"/>
        <w:ind w:right="7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La </w:t>
      </w:r>
      <w:r w:rsidR="0013529A">
        <w:rPr>
          <w:sz w:val="20"/>
          <w:szCs w:val="20"/>
        </w:rPr>
        <w:t>fréquence</w:t>
      </w:r>
      <w:r>
        <w:rPr>
          <w:sz w:val="20"/>
          <w:szCs w:val="20"/>
        </w:rPr>
        <w:t xml:space="preserve"> du courant délivré par EDF est de </w:t>
      </w:r>
      <w:r w:rsidR="0013529A" w:rsidRPr="0091165B">
        <w:rPr>
          <w:b/>
          <w:color w:val="1F497D"/>
          <w:sz w:val="20"/>
          <w:szCs w:val="20"/>
        </w:rPr>
        <w:t>50</w:t>
      </w:r>
      <w:r w:rsidR="0013529A">
        <w:rPr>
          <w:sz w:val="20"/>
          <w:szCs w:val="20"/>
        </w:rPr>
        <w:t xml:space="preserve"> Hz. </w:t>
      </w:r>
    </w:p>
    <w:p w:rsidR="004706BC" w:rsidRPr="0013529A" w:rsidRDefault="0013529A" w:rsidP="00DF3748">
      <w:pPr>
        <w:pStyle w:val="Paragraphedeliste"/>
        <w:numPr>
          <w:ilvl w:val="0"/>
          <w:numId w:val="28"/>
        </w:num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Calculer la </w:t>
      </w:r>
      <w:r w:rsidR="00DF3748">
        <w:rPr>
          <w:sz w:val="20"/>
          <w:szCs w:val="20"/>
        </w:rPr>
        <w:t>période</w:t>
      </w:r>
      <w:r w:rsidR="009B4356" w:rsidRPr="0013529A">
        <w:rPr>
          <w:sz w:val="20"/>
          <w:szCs w:val="20"/>
        </w:rPr>
        <w:t xml:space="preserve"> </w:t>
      </w:r>
      <w:r>
        <w:rPr>
          <w:sz w:val="20"/>
          <w:szCs w:val="20"/>
        </w:rPr>
        <w:t>correspondante : ………………………………………………………………………………</w:t>
      </w:r>
      <w:r w:rsidR="00DF3748">
        <w:rPr>
          <w:sz w:val="20"/>
          <w:szCs w:val="20"/>
        </w:rPr>
        <w:t>……..</w:t>
      </w:r>
    </w:p>
    <w:p w:rsidR="0058433C" w:rsidRDefault="0058433C" w:rsidP="000637BA">
      <w:pPr>
        <w:spacing w:before="120"/>
        <w:ind w:right="72"/>
        <w:jc w:val="both"/>
        <w:rPr>
          <w:sz w:val="20"/>
          <w:szCs w:val="20"/>
        </w:rPr>
      </w:pPr>
    </w:p>
    <w:p w:rsidR="000D2E97" w:rsidRPr="00ED02BB" w:rsidRDefault="00E80415" w:rsidP="000637BA">
      <w:pPr>
        <w:numPr>
          <w:ilvl w:val="0"/>
          <w:numId w:val="9"/>
        </w:numPr>
        <w:tabs>
          <w:tab w:val="left" w:pos="1260"/>
        </w:tabs>
        <w:spacing w:before="120"/>
        <w:ind w:left="176" w:hanging="357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u w:val="single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4861560</wp:posOffset>
            </wp:positionH>
            <wp:positionV relativeFrom="paragraph">
              <wp:posOffset>121285</wp:posOffset>
            </wp:positionV>
            <wp:extent cx="1697990" cy="1303655"/>
            <wp:effectExtent l="19050" t="0" r="0" b="0"/>
            <wp:wrapNone/>
            <wp:docPr id="5" name="Image 3" descr="ex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ao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1303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18A0">
        <w:rPr>
          <w:b/>
          <w:bCs/>
          <w:sz w:val="20"/>
          <w:szCs w:val="20"/>
          <w:u w:val="single"/>
        </w:rPr>
        <w:t xml:space="preserve">Quelle tension mesure-t-on avec </w:t>
      </w:r>
      <w:r w:rsidR="000D2E97">
        <w:rPr>
          <w:b/>
          <w:bCs/>
          <w:sz w:val="20"/>
          <w:szCs w:val="20"/>
          <w:u w:val="single"/>
        </w:rPr>
        <w:t xml:space="preserve"> </w:t>
      </w:r>
      <w:r w:rsidR="00CC18A0">
        <w:rPr>
          <w:b/>
          <w:bCs/>
          <w:sz w:val="20"/>
          <w:szCs w:val="20"/>
          <w:u w:val="single"/>
        </w:rPr>
        <w:t>un voltmètre</w:t>
      </w:r>
      <w:r w:rsidR="000D2E97">
        <w:rPr>
          <w:b/>
          <w:bCs/>
          <w:sz w:val="20"/>
          <w:szCs w:val="20"/>
          <w:u w:val="single"/>
        </w:rPr>
        <w:t> ?</w:t>
      </w:r>
    </w:p>
    <w:p w:rsidR="00E80415" w:rsidRDefault="002A3414" w:rsidP="000637BA">
      <w:pPr>
        <w:tabs>
          <w:tab w:val="left" w:pos="1260"/>
        </w:tabs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On reprend le même montage que celui qui nous a permis de réaliser l’expérience précédente</w:t>
      </w:r>
      <w:r w:rsidR="00E80415">
        <w:rPr>
          <w:sz w:val="20"/>
          <w:szCs w:val="20"/>
        </w:rPr>
        <w:t> :</w:t>
      </w:r>
    </w:p>
    <w:p w:rsidR="00EC64C6" w:rsidRDefault="0055370F" w:rsidP="00EC64C6">
      <w:pPr>
        <w:pStyle w:val="Paragraphedeliste"/>
        <w:numPr>
          <w:ilvl w:val="0"/>
          <w:numId w:val="29"/>
        </w:numPr>
        <w:spacing w:before="120"/>
        <w:ind w:right="5953"/>
        <w:jc w:val="both"/>
        <w:rPr>
          <w:sz w:val="20"/>
          <w:szCs w:val="20"/>
        </w:rPr>
      </w:pPr>
      <w:r w:rsidRPr="0055370F">
        <w:rPr>
          <w:noProof/>
        </w:rPr>
        <w:pict>
          <v:group id="_x0000_s3701" style="position:absolute;left:0;text-align:left;margin-left:223.65pt;margin-top:26.7pt;width:181.1pt;height:89.8pt;z-index:251713536" coordorigin="5336,6988" coordsize="3622,1796">
            <v:group id="_x0000_s3702" style="position:absolute;left:5336;top:6988;width:540;height:1041;mso-position-horizontal-relative:char" coordsize="20000,20000">
              <v:shape id="_x0000_s3703" style="position:absolute;width:20000;height:20000" coordsize="20000,20000" path="m2827,l17158,r2827,5307l16860,19990r-13675,l,5326,2827,xe" fillcolor="#a6a6a6" strokeweight="1pt">
                <v:stroke startarrowwidth="wide" endarrowwidth="wide"/>
                <v:path arrowok="t"/>
              </v:shape>
              <v:rect id="_x0000_s3704" style="position:absolute;left:3438;top:3728;width:13363;height:3329" strokeweight="1pt"/>
              <v:rect id="_x0000_s3705" style="position:absolute;left:5268;top:4165;width:10074;height:2273" stroked="f" strokeweight=".25pt">
                <v:textbox style="mso-next-textbox:#_x0000_s3705" inset="0,0,0,0">
                  <w:txbxContent>
                    <w:p w:rsidR="00DF3748" w:rsidRPr="00E73393" w:rsidRDefault="00DF3748" w:rsidP="0095540C"/>
                  </w:txbxContent>
                </v:textbox>
              </v:rect>
              <v:group id="_x0000_s3706" style="position:absolute;left:5283;top:10243;width:9330;height:5972" coordsize="20000,20000">
                <v:oval id="_x0000_s3707" style="position:absolute;width:20000;height:20000" fillcolor="#595959" strokeweight="1pt"/>
                <v:shape id="_x0000_s3708" style="position:absolute;left:1466;top:1752;width:16652;height:16624" coordsize="20000,20000" path="m18161,l,18199r1801,1763l19962,1801,18161,xe" fillcolor="#7f7f7f" strokeweight="1pt">
                  <v:stroke startarrowwidth="wide" endarrowwidth="wide"/>
                  <v:path arrowok="t"/>
                </v:shape>
                <v:shape id="_x0000_s3709" style="position:absolute;left:15790;top:1752;width:2360;height:2354" coordsize="20000,20000" path="m6757,l19730,12973r-6757,6757l,6757,6757,xe" fillcolor="black" strokeweight="1pt">
                  <v:stroke startarrowwidth="wide" endarrowwidth="wide"/>
                  <v:path arrowok="t"/>
                </v:shape>
              </v:group>
              <v:group id="_x0000_s3710" style="position:absolute;left:5357;top:17965;width:9241;height:770" coordsize="19996,20000">
                <v:oval id="_x0000_s3711" style="position:absolute;width:2640;height:20000" strokeweight="1pt"/>
                <v:oval id="_x0000_s3712" style="position:absolute;left:5797;width:2640;height:20000" strokeweight="1pt"/>
                <v:oval id="_x0000_s3713" style="position:absolute;left:11592;width:2642;height:20000" strokeweight="1pt"/>
                <v:oval id="_x0000_s3714" style="position:absolute;left:17356;width:2640;height:20000" strokeweight="1pt"/>
              </v:group>
            </v:group>
            <v:group id="_x0000_s3715" style="position:absolute;left:5638;top:7923;width:3320;height:861" coordorigin="2234,13158" coordsize="3320,861">
              <v:group id="_x0000_s3716" style="position:absolute;left:2972;top:13017;width:849;height:1132;rotation:90;mso-position-horizontal-relative:char" coordorigin="8210,9625" coordsize="849,1132">
                <v:rect id="_x0000_s3717" style="position:absolute;left:8069;top:9766;width:1132;height:849;rotation:90" stroked="f"/>
                <v:line id="_x0000_s3718" style="position:absolute;flip:y" from="8210,10191" to="9059,10191" strokeweight="1pt">
                  <v:stroke startarrowwidth="wide" startarrowlength="short" endarrowwidth="wide" endarrowlength="short"/>
                </v:line>
                <v:oval id="_x0000_s3719" style="position:absolute;left:8344;top:9900;width:589;height:583" strokeweight="1pt"/>
                <v:rect id="_x0000_s3720" style="position:absolute;left:8476;top:10018;width:327;height:345" stroked="f" strokeweight="1pt">
                  <v:textbox style="mso-next-textbox:#_x0000_s3720" inset="1pt,1pt,1pt,1pt">
                    <w:txbxContent>
                      <w:p w:rsidR="00DF3748" w:rsidRPr="00E73393" w:rsidRDefault="00DF3748" w:rsidP="0095540C">
                        <w:pPr>
                          <w:spacing w:before="80"/>
                          <w:jc w:val="center"/>
                          <w:rPr>
                            <w:sz w:val="12"/>
                            <w:szCs w:val="12"/>
                          </w:rPr>
                        </w:pPr>
                        <w:r w:rsidRPr="00E73393">
                          <w:rPr>
                            <w:rFonts w:ascii="Arial" w:hAnsi="Arial"/>
                            <w:sz w:val="12"/>
                            <w:szCs w:val="12"/>
                          </w:rPr>
                          <w:t>GBF</w:t>
                        </w:r>
                      </w:p>
                    </w:txbxContent>
                  </v:textbox>
                </v:rect>
              </v:group>
              <v:shape id="_x0000_s3721" style="position:absolute;left:3394;top:13169;width:2160;height:85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,850" path="m,850l2150,830,2160,e" filled="f" strokeweight="1pt">
                <v:path arrowok="t"/>
              </v:shape>
              <v:shape id="_x0000_s3722" style="position:absolute;left:3384;top:13159;width:2080;height:30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80,300" path="m,10l770,20r,280l2080,290,2080,e" filled="f" strokeweight="1pt">
                <v:path arrowok="t"/>
              </v:shape>
              <v:shape id="_x0000_s3723" style="position:absolute;left:2234;top:13209;width:1150;height:81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50,810" path="m1150,810l,800,,e" filled="f" strokeweight="1pt">
                <v:path arrowok="t"/>
              </v:shape>
              <v:shape id="_x0000_s3724" style="position:absolute;left:2314;top:13169;width:1070;height:31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70,310" path="m1070,l520,r,310l,310,,40e" filled="f" strokeweight="1pt">
                <v:path arrowok="t"/>
              </v:shape>
            </v:group>
          </v:group>
        </w:pict>
      </w:r>
      <w:r w:rsidR="00EC64C6">
        <w:rPr>
          <w:sz w:val="20"/>
          <w:szCs w:val="20"/>
        </w:rPr>
        <w:t>Décrire les variations de la tension en fonction du temps durant une période en utilisant un vocabulaire mathématique :</w:t>
      </w:r>
    </w:p>
    <w:p w:rsidR="00EC64C6" w:rsidRDefault="00EC64C6" w:rsidP="00EC64C6">
      <w:pPr>
        <w:spacing w:before="120"/>
        <w:ind w:right="5953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……………………………………………………….</w:t>
      </w:r>
    </w:p>
    <w:p w:rsidR="00EC64C6" w:rsidRDefault="00EC64C6" w:rsidP="00EC64C6">
      <w:pPr>
        <w:spacing w:before="120"/>
        <w:ind w:right="5953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……………………………………………………….</w:t>
      </w:r>
    </w:p>
    <w:p w:rsidR="00EC64C6" w:rsidRDefault="00EC64C6" w:rsidP="00EC64C6">
      <w:pPr>
        <w:spacing w:before="120"/>
        <w:ind w:right="5953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…………………………………….…………………</w:t>
      </w:r>
    </w:p>
    <w:p w:rsidR="00EC64C6" w:rsidRDefault="00EC64C6" w:rsidP="00EC64C6">
      <w:pPr>
        <w:spacing w:before="120"/>
        <w:ind w:right="5953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…………………………………….…………………</w:t>
      </w:r>
    </w:p>
    <w:p w:rsidR="0095540C" w:rsidRPr="00EC64C6" w:rsidRDefault="0095540C" w:rsidP="00EC64C6">
      <w:pPr>
        <w:spacing w:before="120"/>
        <w:ind w:right="5953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……………………………………………………….</w:t>
      </w:r>
    </w:p>
    <w:p w:rsidR="0095540C" w:rsidRDefault="0095540C" w:rsidP="0095540C">
      <w:pPr>
        <w:pStyle w:val="Paragraphedeliste"/>
        <w:numPr>
          <w:ilvl w:val="0"/>
          <w:numId w:val="29"/>
        </w:num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Quelle caractéristique de la tension peut-on retenir de cette description ?</w:t>
      </w:r>
    </w:p>
    <w:p w:rsidR="0095540C" w:rsidRPr="0095540C" w:rsidRDefault="0095540C" w:rsidP="0095540C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95540C" w:rsidRDefault="0095540C" w:rsidP="0095540C">
      <w:pPr>
        <w:pStyle w:val="Paragraphedeliste"/>
        <w:numPr>
          <w:ilvl w:val="0"/>
          <w:numId w:val="29"/>
        </w:num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Effectuer un enregistrement et comparer la caractéristique précédente à la valeur affichée par le multimètre :</w:t>
      </w:r>
    </w:p>
    <w:p w:rsidR="0095540C" w:rsidRPr="0095540C" w:rsidRDefault="0095540C" w:rsidP="0095540C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:rsidR="004D682D" w:rsidRDefault="004D682D" w:rsidP="0024108E">
      <w:pPr>
        <w:pStyle w:val="Paragraphedeliste"/>
        <w:numPr>
          <w:ilvl w:val="0"/>
          <w:numId w:val="29"/>
        </w:numPr>
        <w:spacing w:before="120" w:after="60"/>
        <w:ind w:left="765" w:hanging="357"/>
        <w:jc w:val="both"/>
        <w:rPr>
          <w:sz w:val="20"/>
          <w:szCs w:val="20"/>
        </w:rPr>
      </w:pPr>
      <w:r>
        <w:rPr>
          <w:sz w:val="20"/>
          <w:szCs w:val="20"/>
        </w:rPr>
        <w:t>Noter les valeurs dans le tableau suivant puis faire varier la tension délivrée par le GBF afin d’obtenir 3 autres couples de valeurs.</w:t>
      </w:r>
    </w:p>
    <w:tbl>
      <w:tblPr>
        <w:tblStyle w:val="Grilledutableau"/>
        <w:tblW w:w="0" w:type="auto"/>
        <w:tblInd w:w="-34" w:type="dxa"/>
        <w:tblLook w:val="04A0"/>
      </w:tblPr>
      <w:tblGrid>
        <w:gridCol w:w="3449"/>
        <w:gridCol w:w="3449"/>
        <w:gridCol w:w="3450"/>
      </w:tblGrid>
      <w:tr w:rsidR="004D682D" w:rsidRPr="0024108E" w:rsidTr="00CC11D3">
        <w:trPr>
          <w:trHeight w:val="510"/>
        </w:trPr>
        <w:tc>
          <w:tcPr>
            <w:tcW w:w="3449" w:type="dxa"/>
            <w:vAlign w:val="center"/>
          </w:tcPr>
          <w:p w:rsidR="004D682D" w:rsidRPr="0024108E" w:rsidRDefault="004D682D" w:rsidP="004D682D">
            <w:pPr>
              <w:jc w:val="center"/>
              <w:rPr>
                <w:b/>
                <w:sz w:val="20"/>
                <w:szCs w:val="20"/>
              </w:rPr>
            </w:pPr>
            <w:r w:rsidRPr="0024108E">
              <w:rPr>
                <w:b/>
                <w:sz w:val="20"/>
                <w:szCs w:val="20"/>
              </w:rPr>
              <w:t>Tension obtenue avec l’ordinateur</w:t>
            </w:r>
            <w:r w:rsidR="00CC11D3">
              <w:rPr>
                <w:b/>
                <w:sz w:val="20"/>
                <w:szCs w:val="20"/>
              </w:rPr>
              <w:t> :</w:t>
            </w:r>
          </w:p>
          <w:p w:rsidR="004D682D" w:rsidRPr="0024108E" w:rsidRDefault="004D682D" w:rsidP="004D682D">
            <w:pPr>
              <w:jc w:val="center"/>
              <w:rPr>
                <w:b/>
                <w:sz w:val="20"/>
                <w:szCs w:val="20"/>
              </w:rPr>
            </w:pPr>
            <w:r w:rsidRPr="0024108E">
              <w:rPr>
                <w:b/>
                <w:i/>
                <w:sz w:val="20"/>
                <w:szCs w:val="20"/>
              </w:rPr>
              <w:t>U</w:t>
            </w:r>
            <w:r w:rsidRPr="0024108E">
              <w:rPr>
                <w:b/>
                <w:i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3449" w:type="dxa"/>
            <w:vAlign w:val="center"/>
          </w:tcPr>
          <w:p w:rsidR="004D682D" w:rsidRPr="0024108E" w:rsidRDefault="004D682D" w:rsidP="004D682D">
            <w:pPr>
              <w:jc w:val="center"/>
              <w:rPr>
                <w:b/>
                <w:sz w:val="20"/>
                <w:szCs w:val="20"/>
              </w:rPr>
            </w:pPr>
            <w:r w:rsidRPr="0024108E">
              <w:rPr>
                <w:b/>
                <w:sz w:val="20"/>
                <w:szCs w:val="20"/>
              </w:rPr>
              <w:t>Tension obtenue avec le multimètre</w:t>
            </w:r>
            <w:r w:rsidR="00CC11D3">
              <w:rPr>
                <w:b/>
                <w:sz w:val="20"/>
                <w:szCs w:val="20"/>
              </w:rPr>
              <w:t> :</w:t>
            </w:r>
          </w:p>
          <w:p w:rsidR="004D682D" w:rsidRPr="0024108E" w:rsidRDefault="004D682D" w:rsidP="004D682D">
            <w:pPr>
              <w:jc w:val="center"/>
              <w:rPr>
                <w:b/>
                <w:sz w:val="20"/>
                <w:szCs w:val="20"/>
              </w:rPr>
            </w:pPr>
            <w:r w:rsidRPr="0024108E">
              <w:rPr>
                <w:b/>
                <w:i/>
                <w:sz w:val="20"/>
                <w:szCs w:val="20"/>
              </w:rPr>
              <w:t>U</w:t>
            </w:r>
            <w:r w:rsidRPr="0024108E">
              <w:rPr>
                <w:b/>
                <w:i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450" w:type="dxa"/>
            <w:vAlign w:val="center"/>
          </w:tcPr>
          <w:p w:rsidR="004D682D" w:rsidRPr="00CC11D3" w:rsidRDefault="00CC11D3" w:rsidP="004D682D">
            <w:pPr>
              <w:jc w:val="center"/>
              <w:rPr>
                <w:sz w:val="20"/>
                <w:szCs w:val="20"/>
              </w:rPr>
            </w:pPr>
            <w:r w:rsidRPr="00CC11D3">
              <w:rPr>
                <w:sz w:val="20"/>
                <w:szCs w:val="20"/>
              </w:rPr>
              <w:t>……………………</w:t>
            </w:r>
          </w:p>
        </w:tc>
      </w:tr>
      <w:tr w:rsidR="0024108E" w:rsidTr="00CC11D3">
        <w:trPr>
          <w:trHeight w:val="510"/>
        </w:trPr>
        <w:tc>
          <w:tcPr>
            <w:tcW w:w="3449" w:type="dxa"/>
            <w:vAlign w:val="center"/>
          </w:tcPr>
          <w:p w:rsidR="0024108E" w:rsidRDefault="0024108E" w:rsidP="004D682D">
            <w:pPr>
              <w:jc w:val="center"/>
            </w:pPr>
            <w:r w:rsidRPr="00117ACC">
              <w:rPr>
                <w:sz w:val="20"/>
                <w:szCs w:val="20"/>
              </w:rPr>
              <w:t>…………….</w:t>
            </w:r>
          </w:p>
        </w:tc>
        <w:tc>
          <w:tcPr>
            <w:tcW w:w="3449" w:type="dxa"/>
            <w:vAlign w:val="center"/>
          </w:tcPr>
          <w:p w:rsidR="0024108E" w:rsidRDefault="0024108E" w:rsidP="004D682D">
            <w:pPr>
              <w:jc w:val="center"/>
            </w:pPr>
            <w:r w:rsidRPr="00117ACC">
              <w:rPr>
                <w:sz w:val="20"/>
                <w:szCs w:val="20"/>
              </w:rPr>
              <w:t>…………….</w:t>
            </w:r>
          </w:p>
        </w:tc>
        <w:tc>
          <w:tcPr>
            <w:tcW w:w="3450" w:type="dxa"/>
            <w:vAlign w:val="center"/>
          </w:tcPr>
          <w:p w:rsidR="0024108E" w:rsidRDefault="0024108E" w:rsidP="0024108E">
            <w:pPr>
              <w:jc w:val="center"/>
            </w:pPr>
            <w:r w:rsidRPr="00D23075">
              <w:rPr>
                <w:sz w:val="20"/>
                <w:szCs w:val="20"/>
              </w:rPr>
              <w:t>………………….…………….</w:t>
            </w:r>
          </w:p>
        </w:tc>
      </w:tr>
      <w:tr w:rsidR="0024108E" w:rsidTr="00CC11D3">
        <w:trPr>
          <w:trHeight w:val="510"/>
        </w:trPr>
        <w:tc>
          <w:tcPr>
            <w:tcW w:w="3449" w:type="dxa"/>
            <w:vAlign w:val="center"/>
          </w:tcPr>
          <w:p w:rsidR="0024108E" w:rsidRDefault="0024108E" w:rsidP="004D682D">
            <w:pPr>
              <w:jc w:val="center"/>
            </w:pPr>
            <w:r w:rsidRPr="00117ACC">
              <w:rPr>
                <w:sz w:val="20"/>
                <w:szCs w:val="20"/>
              </w:rPr>
              <w:t>…………….</w:t>
            </w:r>
          </w:p>
        </w:tc>
        <w:tc>
          <w:tcPr>
            <w:tcW w:w="3449" w:type="dxa"/>
            <w:vAlign w:val="center"/>
          </w:tcPr>
          <w:p w:rsidR="0024108E" w:rsidRDefault="0024108E" w:rsidP="004D682D">
            <w:pPr>
              <w:jc w:val="center"/>
            </w:pPr>
            <w:r w:rsidRPr="00117ACC">
              <w:rPr>
                <w:sz w:val="20"/>
                <w:szCs w:val="20"/>
              </w:rPr>
              <w:t>…………….</w:t>
            </w:r>
          </w:p>
        </w:tc>
        <w:tc>
          <w:tcPr>
            <w:tcW w:w="3450" w:type="dxa"/>
            <w:vAlign w:val="center"/>
          </w:tcPr>
          <w:p w:rsidR="0024108E" w:rsidRDefault="0024108E" w:rsidP="0024108E">
            <w:pPr>
              <w:jc w:val="center"/>
            </w:pPr>
            <w:r w:rsidRPr="00D23075">
              <w:rPr>
                <w:sz w:val="20"/>
                <w:szCs w:val="20"/>
              </w:rPr>
              <w:t>………………….…………….</w:t>
            </w:r>
          </w:p>
        </w:tc>
      </w:tr>
      <w:tr w:rsidR="0024108E" w:rsidTr="00CC11D3">
        <w:trPr>
          <w:trHeight w:val="510"/>
        </w:trPr>
        <w:tc>
          <w:tcPr>
            <w:tcW w:w="3449" w:type="dxa"/>
            <w:vAlign w:val="center"/>
          </w:tcPr>
          <w:p w:rsidR="0024108E" w:rsidRDefault="0024108E" w:rsidP="004D682D">
            <w:pPr>
              <w:jc w:val="center"/>
            </w:pPr>
            <w:r w:rsidRPr="00117ACC">
              <w:rPr>
                <w:sz w:val="20"/>
                <w:szCs w:val="20"/>
              </w:rPr>
              <w:t>…………….</w:t>
            </w:r>
          </w:p>
        </w:tc>
        <w:tc>
          <w:tcPr>
            <w:tcW w:w="3449" w:type="dxa"/>
            <w:vAlign w:val="center"/>
          </w:tcPr>
          <w:p w:rsidR="0024108E" w:rsidRDefault="0024108E" w:rsidP="004D682D">
            <w:pPr>
              <w:jc w:val="center"/>
            </w:pPr>
            <w:r w:rsidRPr="00117ACC">
              <w:rPr>
                <w:sz w:val="20"/>
                <w:szCs w:val="20"/>
              </w:rPr>
              <w:t>…………….</w:t>
            </w:r>
          </w:p>
        </w:tc>
        <w:tc>
          <w:tcPr>
            <w:tcW w:w="3450" w:type="dxa"/>
            <w:vAlign w:val="center"/>
          </w:tcPr>
          <w:p w:rsidR="0024108E" w:rsidRDefault="0024108E" w:rsidP="0024108E">
            <w:pPr>
              <w:jc w:val="center"/>
            </w:pPr>
            <w:r w:rsidRPr="00D23075">
              <w:rPr>
                <w:sz w:val="20"/>
                <w:szCs w:val="20"/>
              </w:rPr>
              <w:t>………………….…………….</w:t>
            </w:r>
          </w:p>
        </w:tc>
      </w:tr>
      <w:tr w:rsidR="0024108E" w:rsidTr="00CC11D3">
        <w:trPr>
          <w:trHeight w:val="510"/>
        </w:trPr>
        <w:tc>
          <w:tcPr>
            <w:tcW w:w="3449" w:type="dxa"/>
            <w:vAlign w:val="center"/>
          </w:tcPr>
          <w:p w:rsidR="0024108E" w:rsidRDefault="0024108E" w:rsidP="004D682D">
            <w:pPr>
              <w:jc w:val="center"/>
            </w:pPr>
            <w:r w:rsidRPr="00117ACC">
              <w:rPr>
                <w:sz w:val="20"/>
                <w:szCs w:val="20"/>
              </w:rPr>
              <w:t>…………….</w:t>
            </w:r>
          </w:p>
        </w:tc>
        <w:tc>
          <w:tcPr>
            <w:tcW w:w="3449" w:type="dxa"/>
            <w:vAlign w:val="center"/>
          </w:tcPr>
          <w:p w:rsidR="0024108E" w:rsidRDefault="0024108E" w:rsidP="004D682D">
            <w:pPr>
              <w:jc w:val="center"/>
            </w:pPr>
            <w:r w:rsidRPr="00117ACC">
              <w:rPr>
                <w:sz w:val="20"/>
                <w:szCs w:val="20"/>
              </w:rPr>
              <w:t>…………….</w:t>
            </w:r>
          </w:p>
        </w:tc>
        <w:tc>
          <w:tcPr>
            <w:tcW w:w="3450" w:type="dxa"/>
            <w:vAlign w:val="center"/>
          </w:tcPr>
          <w:p w:rsidR="0024108E" w:rsidRDefault="0024108E" w:rsidP="0024108E">
            <w:pPr>
              <w:jc w:val="center"/>
            </w:pPr>
            <w:r w:rsidRPr="00D23075">
              <w:rPr>
                <w:sz w:val="20"/>
                <w:szCs w:val="20"/>
              </w:rPr>
              <w:t>………………….…………….</w:t>
            </w:r>
          </w:p>
        </w:tc>
      </w:tr>
    </w:tbl>
    <w:p w:rsidR="004D682D" w:rsidRDefault="00CC11D3" w:rsidP="00CC11D3">
      <w:pPr>
        <w:pStyle w:val="Paragraphedeliste"/>
        <w:numPr>
          <w:ilvl w:val="0"/>
          <w:numId w:val="29"/>
        </w:numPr>
        <w:spacing w:before="120"/>
        <w:rPr>
          <w:sz w:val="20"/>
          <w:szCs w:val="20"/>
        </w:rPr>
      </w:pPr>
      <w:r>
        <w:rPr>
          <w:sz w:val="20"/>
          <w:szCs w:val="20"/>
        </w:rPr>
        <w:t>Quel type de lien pourrait-on mettre en évidence dans la troisième colonne du tableau ?</w:t>
      </w:r>
    </w:p>
    <w:p w:rsidR="00CC11D3" w:rsidRDefault="00CC11D3" w:rsidP="00CC11D3">
      <w:pPr>
        <w:spacing w:before="12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:rsidR="00CC11D3" w:rsidRPr="00CC11D3" w:rsidRDefault="00CC11D3" w:rsidP="00CC11D3">
      <w:pPr>
        <w:spacing w:before="120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:rsidR="00886BDA" w:rsidRDefault="00886BDA" w:rsidP="000637BA">
      <w:pPr>
        <w:numPr>
          <w:ilvl w:val="0"/>
          <w:numId w:val="12"/>
        </w:numPr>
        <w:tabs>
          <w:tab w:val="clear" w:pos="180"/>
          <w:tab w:val="num" w:pos="720"/>
        </w:tabs>
        <w:spacing w:before="120"/>
        <w:ind w:left="720" w:right="72"/>
        <w:jc w:val="both"/>
        <w:rPr>
          <w:sz w:val="20"/>
          <w:szCs w:val="20"/>
        </w:rPr>
      </w:pPr>
      <w:r>
        <w:rPr>
          <w:sz w:val="20"/>
          <w:szCs w:val="20"/>
        </w:rPr>
        <w:t>Calculer à l’aide la calculatrice la valeur de</w:t>
      </w:r>
      <w:r w:rsidR="00CC11D3">
        <w:rPr>
          <w:sz w:val="20"/>
          <w:szCs w:val="20"/>
        </w:rPr>
        <w:t xml:space="preserve"> </w:t>
      </w:r>
      <w:r w:rsidR="0055370F">
        <w:rPr>
          <w:sz w:val="20"/>
          <w:szCs w:val="20"/>
        </w:rPr>
        <w:fldChar w:fldCharType="begin"/>
      </w:r>
      <w:r w:rsidR="00CC11D3">
        <w:rPr>
          <w:sz w:val="20"/>
          <w:szCs w:val="20"/>
        </w:rPr>
        <w:instrText xml:space="preserve">  EQ \r(</w:instrText>
      </w:r>
      <w:r w:rsidR="00CC11D3" w:rsidRPr="00886BDA">
        <w:rPr>
          <w:rFonts w:ascii="Symbol" w:hAnsi="Symbol"/>
          <w:sz w:val="20"/>
          <w:szCs w:val="20"/>
        </w:rPr>
        <w:instrText>2</w:instrText>
      </w:r>
      <w:r w:rsidR="00CC11D3">
        <w:rPr>
          <w:sz w:val="20"/>
          <w:szCs w:val="20"/>
        </w:rPr>
        <w:instrText>)</w:instrText>
      </w:r>
      <w:r w:rsidR="0055370F">
        <w:rPr>
          <w:sz w:val="20"/>
          <w:szCs w:val="20"/>
        </w:rPr>
        <w:fldChar w:fldCharType="end"/>
      </w:r>
      <w:r>
        <w:rPr>
          <w:sz w:val="20"/>
          <w:szCs w:val="20"/>
        </w:rPr>
        <w:t> :</w:t>
      </w:r>
      <w:r w:rsidR="00CC11D3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55370F"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 EQ \r(</w:instrText>
      </w:r>
      <w:r w:rsidRPr="00886BDA">
        <w:rPr>
          <w:rFonts w:ascii="Symbol" w:hAnsi="Symbol"/>
          <w:sz w:val="20"/>
          <w:szCs w:val="20"/>
        </w:rPr>
        <w:instrText>2</w:instrText>
      </w:r>
      <w:r>
        <w:rPr>
          <w:sz w:val="20"/>
          <w:szCs w:val="20"/>
        </w:rPr>
        <w:instrText>)</w:instrText>
      </w:r>
      <w:r w:rsidR="0055370F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= </w:t>
      </w:r>
      <w:r w:rsidR="00CC11D3">
        <w:rPr>
          <w:sz w:val="20"/>
          <w:szCs w:val="20"/>
        </w:rPr>
        <w:t>……………………………………………………..…………</w:t>
      </w:r>
    </w:p>
    <w:p w:rsidR="004E712A" w:rsidRDefault="00886BDA" w:rsidP="000637BA">
      <w:pPr>
        <w:numPr>
          <w:ilvl w:val="0"/>
          <w:numId w:val="12"/>
        </w:numPr>
        <w:tabs>
          <w:tab w:val="clear" w:pos="180"/>
          <w:tab w:val="num" w:pos="720"/>
        </w:tabs>
        <w:spacing w:before="120"/>
        <w:ind w:left="720" w:right="72"/>
        <w:jc w:val="both"/>
        <w:rPr>
          <w:sz w:val="20"/>
          <w:szCs w:val="20"/>
        </w:rPr>
      </w:pPr>
      <w:r>
        <w:rPr>
          <w:sz w:val="20"/>
          <w:szCs w:val="20"/>
        </w:rPr>
        <w:t>Comparer cette valeur à celles des rapports de la dernière colonne du tableau : ………………………</w:t>
      </w:r>
      <w:r w:rsidR="00CC11D3">
        <w:rPr>
          <w:sz w:val="20"/>
          <w:szCs w:val="20"/>
        </w:rPr>
        <w:t>………………..</w:t>
      </w:r>
    </w:p>
    <w:p w:rsidR="00886BDA" w:rsidRDefault="00804C23" w:rsidP="000637BA">
      <w:pPr>
        <w:numPr>
          <w:ilvl w:val="0"/>
          <w:numId w:val="12"/>
        </w:numPr>
        <w:tabs>
          <w:tab w:val="clear" w:pos="180"/>
          <w:tab w:val="num" w:pos="720"/>
        </w:tabs>
        <w:spacing w:before="120"/>
        <w:ind w:left="720" w:right="72"/>
        <w:jc w:val="both"/>
        <w:rPr>
          <w:sz w:val="20"/>
          <w:szCs w:val="20"/>
        </w:rPr>
      </w:pPr>
      <w:r>
        <w:rPr>
          <w:sz w:val="20"/>
          <w:szCs w:val="20"/>
        </w:rPr>
        <w:t>Quelle relation peut-on en déduire ? ……………………………………………………………………</w:t>
      </w:r>
      <w:r w:rsidR="00CC11D3">
        <w:rPr>
          <w:sz w:val="20"/>
          <w:szCs w:val="20"/>
        </w:rPr>
        <w:t>……………….</w:t>
      </w:r>
    </w:p>
    <w:p w:rsidR="00804C23" w:rsidRDefault="00804C23" w:rsidP="000637BA">
      <w:pPr>
        <w:numPr>
          <w:ilvl w:val="0"/>
          <w:numId w:val="9"/>
        </w:numPr>
        <w:spacing w:before="120"/>
        <w:ind w:left="176" w:hanging="357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Tension maximale et efficace</w:t>
      </w:r>
      <w:r w:rsidRPr="00EB2DAE">
        <w:rPr>
          <w:b/>
          <w:sz w:val="20"/>
          <w:szCs w:val="20"/>
          <w:u w:val="single"/>
        </w:rPr>
        <w:t> :</w:t>
      </w:r>
    </w:p>
    <w:p w:rsidR="00CC11D3" w:rsidRPr="000A7410" w:rsidRDefault="006B16B1" w:rsidP="000A7410">
      <w:pPr>
        <w:pStyle w:val="Paragraphedeliste"/>
        <w:tabs>
          <w:tab w:val="left" w:pos="1260"/>
        </w:tabs>
        <w:spacing w:before="120"/>
        <w:ind w:left="180" w:right="3683"/>
        <w:jc w:val="both"/>
        <w:rPr>
          <w:bCs/>
          <w:vanish/>
          <w:sz w:val="40"/>
          <w:szCs w:val="40"/>
        </w:rPr>
      </w:pPr>
      <w:r w:rsidRPr="000A7410">
        <w:rPr>
          <w:b/>
          <w:noProof/>
          <w:sz w:val="40"/>
          <w:szCs w:val="40"/>
          <w:u w:val="single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4127031</wp:posOffset>
            </wp:positionH>
            <wp:positionV relativeFrom="paragraph">
              <wp:posOffset>96465</wp:posOffset>
            </wp:positionV>
            <wp:extent cx="2480807" cy="1916264"/>
            <wp:effectExtent l="19050" t="0" r="0" b="0"/>
            <wp:wrapNone/>
            <wp:docPr id="20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6534" b="13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807" cy="1916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70F" w:rsidRPr="0055370F">
        <w:rPr>
          <w:b/>
          <w:noProof/>
          <w:sz w:val="40"/>
          <w:szCs w:val="40"/>
          <w:u w:val="single"/>
        </w:rPr>
        <w:pict>
          <v:line id="_x0000_s3725" style="position:absolute;left:0;text-align:left;flip:x;z-index:-251600896;mso-position-horizontal-relative:text;mso-position-vertical-relative:text" from="-9.05pt,9.1pt" to="-9.05pt,237.35pt" strokecolor="#4f81bd [3204]" strokeweight="4pt"/>
        </w:pict>
      </w:r>
      <w:r w:rsidR="00CC11D3" w:rsidRPr="000A7410">
        <w:rPr>
          <w:vanish/>
          <w:sz w:val="40"/>
          <w:szCs w:val="40"/>
        </w:rPr>
        <w:t xml:space="preserve">La </w:t>
      </w:r>
      <w:r w:rsidR="00CC11D3" w:rsidRPr="000A7410">
        <w:rPr>
          <w:vanish/>
          <w:color w:val="FF0000"/>
          <w:sz w:val="40"/>
          <w:szCs w:val="40"/>
        </w:rPr>
        <w:t>tension maximale</w:t>
      </w:r>
      <w:r w:rsidR="00CC11D3" w:rsidRPr="000A7410">
        <w:rPr>
          <w:vanish/>
          <w:sz w:val="40"/>
          <w:szCs w:val="40"/>
        </w:rPr>
        <w:t xml:space="preserve"> </w:t>
      </w:r>
      <w:r w:rsidR="00CC11D3" w:rsidRPr="000A7410">
        <w:rPr>
          <w:b/>
          <w:i/>
          <w:vanish/>
          <w:color w:val="FF0000"/>
          <w:sz w:val="40"/>
          <w:szCs w:val="40"/>
        </w:rPr>
        <w:t>U</w:t>
      </w:r>
      <w:r w:rsidR="00CC11D3" w:rsidRPr="000A7410">
        <w:rPr>
          <w:b/>
          <w:i/>
          <w:vanish/>
          <w:color w:val="FF0000"/>
          <w:sz w:val="40"/>
          <w:szCs w:val="40"/>
          <w:vertAlign w:val="subscript"/>
        </w:rPr>
        <w:t>max</w:t>
      </w:r>
      <w:r w:rsidR="00CC11D3" w:rsidRPr="000A7410">
        <w:rPr>
          <w:vanish/>
          <w:sz w:val="40"/>
          <w:szCs w:val="40"/>
        </w:rPr>
        <w:t xml:space="preserve"> d’une tension sinusoïdale est la plus grande valeur atteinte par cette tension.</w:t>
      </w:r>
    </w:p>
    <w:p w:rsidR="00CC11D3" w:rsidRPr="000A7410" w:rsidRDefault="00CC11D3" w:rsidP="000A7410">
      <w:pPr>
        <w:pStyle w:val="Paragraphedeliste"/>
        <w:tabs>
          <w:tab w:val="left" w:pos="1260"/>
        </w:tabs>
        <w:spacing w:before="120"/>
        <w:ind w:left="180" w:right="3683"/>
        <w:jc w:val="both"/>
        <w:rPr>
          <w:vanish/>
          <w:sz w:val="40"/>
          <w:szCs w:val="40"/>
        </w:rPr>
      </w:pPr>
      <w:r w:rsidRPr="000A7410">
        <w:rPr>
          <w:vanish/>
          <w:sz w:val="40"/>
          <w:szCs w:val="40"/>
        </w:rPr>
        <w:t>Elle se mesure sur l’oscillogramme.</w:t>
      </w:r>
    </w:p>
    <w:p w:rsidR="00CC11D3" w:rsidRPr="000A7410" w:rsidRDefault="00CC11D3" w:rsidP="000A7410">
      <w:pPr>
        <w:pStyle w:val="Paragraphedeliste"/>
        <w:tabs>
          <w:tab w:val="left" w:pos="1260"/>
        </w:tabs>
        <w:spacing w:before="120"/>
        <w:ind w:left="180" w:right="3683"/>
        <w:jc w:val="both"/>
        <w:rPr>
          <w:vanish/>
          <w:sz w:val="40"/>
          <w:szCs w:val="40"/>
        </w:rPr>
      </w:pPr>
      <w:r w:rsidRPr="000A7410">
        <w:rPr>
          <w:vanish/>
          <w:sz w:val="40"/>
          <w:szCs w:val="40"/>
        </w:rPr>
        <w:t xml:space="preserve">La </w:t>
      </w:r>
      <w:r w:rsidRPr="000A7410">
        <w:rPr>
          <w:vanish/>
          <w:color w:val="FF0000"/>
          <w:sz w:val="40"/>
          <w:szCs w:val="40"/>
        </w:rPr>
        <w:t>tension efficace</w:t>
      </w:r>
      <w:r w:rsidRPr="000A7410">
        <w:rPr>
          <w:vanish/>
          <w:sz w:val="40"/>
          <w:szCs w:val="40"/>
        </w:rPr>
        <w:t xml:space="preserve"> </w:t>
      </w:r>
      <w:r w:rsidRPr="000A7410">
        <w:rPr>
          <w:b/>
          <w:i/>
          <w:vanish/>
          <w:color w:val="FF0000"/>
          <w:sz w:val="40"/>
          <w:szCs w:val="40"/>
        </w:rPr>
        <w:t>U</w:t>
      </w:r>
      <w:r w:rsidRPr="000A7410">
        <w:rPr>
          <w:vanish/>
          <w:sz w:val="40"/>
          <w:szCs w:val="40"/>
        </w:rPr>
        <w:t xml:space="preserve"> </w:t>
      </w:r>
      <w:r w:rsidR="00836CAA" w:rsidRPr="000A7410">
        <w:rPr>
          <w:vanish/>
          <w:sz w:val="40"/>
          <w:szCs w:val="40"/>
        </w:rPr>
        <w:t xml:space="preserve">est la </w:t>
      </w:r>
      <w:r w:rsidRPr="000A7410">
        <w:rPr>
          <w:vanish/>
          <w:sz w:val="40"/>
          <w:szCs w:val="40"/>
        </w:rPr>
        <w:t xml:space="preserve">mesure </w:t>
      </w:r>
      <w:r w:rsidR="00836CAA" w:rsidRPr="000A7410">
        <w:rPr>
          <w:vanish/>
          <w:sz w:val="40"/>
          <w:szCs w:val="40"/>
        </w:rPr>
        <w:t xml:space="preserve">indiquée par </w:t>
      </w:r>
      <w:r w:rsidRPr="000A7410">
        <w:rPr>
          <w:vanish/>
          <w:sz w:val="40"/>
          <w:szCs w:val="40"/>
        </w:rPr>
        <w:t>un voltmètre</w:t>
      </w:r>
      <w:r w:rsidR="00836CAA" w:rsidRPr="000A7410">
        <w:rPr>
          <w:vanish/>
          <w:sz w:val="40"/>
          <w:szCs w:val="40"/>
        </w:rPr>
        <w:t>.</w:t>
      </w:r>
    </w:p>
    <w:p w:rsidR="00CC11D3" w:rsidRPr="000A7410" w:rsidRDefault="00CC11D3" w:rsidP="000A7410">
      <w:pPr>
        <w:pStyle w:val="Paragraphedeliste"/>
        <w:tabs>
          <w:tab w:val="left" w:pos="1260"/>
        </w:tabs>
        <w:spacing w:before="120"/>
        <w:ind w:left="180" w:right="3683"/>
        <w:jc w:val="both"/>
        <w:rPr>
          <w:vanish/>
          <w:sz w:val="40"/>
          <w:szCs w:val="40"/>
        </w:rPr>
      </w:pPr>
      <w:r w:rsidRPr="000A7410">
        <w:rPr>
          <w:vanish/>
          <w:sz w:val="40"/>
          <w:szCs w:val="40"/>
        </w:rPr>
        <w:t xml:space="preserve">Les tensions efficace et maximale </w:t>
      </w:r>
      <w:r w:rsidR="00836CAA" w:rsidRPr="000A7410">
        <w:rPr>
          <w:vanish/>
          <w:sz w:val="40"/>
          <w:szCs w:val="40"/>
        </w:rPr>
        <w:t xml:space="preserve">se mesurent en volt (V) et </w:t>
      </w:r>
      <w:r w:rsidRPr="000A7410">
        <w:rPr>
          <w:vanish/>
          <w:sz w:val="40"/>
          <w:szCs w:val="40"/>
        </w:rPr>
        <w:t>sont liées par la relation :</w:t>
      </w:r>
    </w:p>
    <w:p w:rsidR="00CC11D3" w:rsidRPr="00CC11D3" w:rsidRDefault="00CC11D3" w:rsidP="00CC11D3">
      <w:pPr>
        <w:tabs>
          <w:tab w:val="left" w:pos="1260"/>
        </w:tabs>
        <w:spacing w:before="120"/>
        <w:ind w:right="3402"/>
        <w:jc w:val="both"/>
      </w:pPr>
      <w:r>
        <w:t>………………………………………………………………………</w:t>
      </w:r>
    </w:p>
    <w:p w:rsidR="00CC11D3" w:rsidRPr="00CC11D3" w:rsidRDefault="00CC11D3" w:rsidP="00CC11D3">
      <w:pPr>
        <w:tabs>
          <w:tab w:val="left" w:pos="1260"/>
        </w:tabs>
        <w:spacing w:before="120"/>
        <w:ind w:right="3402"/>
        <w:jc w:val="both"/>
      </w:pPr>
      <w:r>
        <w:t>………………………………………………………………………</w:t>
      </w:r>
    </w:p>
    <w:p w:rsidR="00CC11D3" w:rsidRPr="00CC11D3" w:rsidRDefault="00CC11D3" w:rsidP="00CC11D3">
      <w:pPr>
        <w:tabs>
          <w:tab w:val="left" w:pos="1260"/>
        </w:tabs>
        <w:spacing w:before="120"/>
        <w:ind w:right="3402"/>
        <w:jc w:val="both"/>
      </w:pPr>
      <w:r>
        <w:t>………………………………………………………………………</w:t>
      </w:r>
    </w:p>
    <w:p w:rsidR="00CC11D3" w:rsidRPr="00CC11D3" w:rsidRDefault="00CC11D3" w:rsidP="006B16B1">
      <w:pPr>
        <w:spacing w:before="120"/>
        <w:ind w:right="3402"/>
      </w:pPr>
      <w:r>
        <w:t>………………………………………………………………………</w:t>
      </w:r>
    </w:p>
    <w:p w:rsidR="00CC11D3" w:rsidRPr="00CC11D3" w:rsidRDefault="00CC11D3" w:rsidP="00CC11D3">
      <w:pPr>
        <w:tabs>
          <w:tab w:val="left" w:pos="1260"/>
        </w:tabs>
        <w:spacing w:before="120"/>
        <w:ind w:right="3402"/>
        <w:jc w:val="both"/>
      </w:pPr>
      <w:r>
        <w:t>………………………………………………………………………</w:t>
      </w:r>
    </w:p>
    <w:p w:rsidR="00CC11D3" w:rsidRDefault="00CC11D3" w:rsidP="00CC11D3">
      <w:pPr>
        <w:tabs>
          <w:tab w:val="left" w:pos="1260"/>
        </w:tabs>
        <w:spacing w:before="120"/>
        <w:ind w:right="3402"/>
        <w:jc w:val="both"/>
      </w:pPr>
      <w:r>
        <w:t>………………………………………………………………………</w:t>
      </w:r>
    </w:p>
    <w:p w:rsidR="00CC11D3" w:rsidRPr="00CC11D3" w:rsidRDefault="00CC11D3" w:rsidP="00CC11D3">
      <w:pPr>
        <w:tabs>
          <w:tab w:val="left" w:pos="1260"/>
        </w:tabs>
        <w:spacing w:before="120"/>
        <w:ind w:right="3402"/>
        <w:jc w:val="both"/>
      </w:pPr>
      <w:r>
        <w:t>………………………………………………………………………</w:t>
      </w:r>
    </w:p>
    <w:p w:rsidR="00CC11D3" w:rsidRPr="00CC11D3" w:rsidRDefault="00CC11D3" w:rsidP="00CC11D3">
      <w:pPr>
        <w:tabs>
          <w:tab w:val="left" w:pos="1260"/>
        </w:tabs>
        <w:spacing w:before="120"/>
        <w:ind w:right="3402"/>
        <w:jc w:val="both"/>
      </w:pPr>
      <w:r>
        <w:t>………………………………………………………………………</w:t>
      </w:r>
    </w:p>
    <w:p w:rsidR="00CF1F13" w:rsidRPr="00836CAA" w:rsidRDefault="0055370F" w:rsidP="00836CAA">
      <w:pPr>
        <w:tabs>
          <w:tab w:val="left" w:pos="1260"/>
        </w:tabs>
        <w:spacing w:before="120"/>
        <w:ind w:right="3258" w:hanging="13"/>
        <w:jc w:val="center"/>
        <w:rPr>
          <w:b/>
          <w:i/>
          <w:sz w:val="32"/>
          <w:szCs w:val="32"/>
        </w:rPr>
      </w:pPr>
      <w:r w:rsidRPr="00836CAA">
        <w:rPr>
          <w:b/>
          <w:i/>
          <w:sz w:val="32"/>
          <w:szCs w:val="32"/>
        </w:rPr>
        <w:fldChar w:fldCharType="begin"/>
      </w:r>
      <w:r w:rsidR="00CF1F13" w:rsidRPr="00836CAA">
        <w:rPr>
          <w:b/>
          <w:i/>
          <w:sz w:val="32"/>
          <w:szCs w:val="32"/>
        </w:rPr>
        <w:instrText xml:space="preserve">  EQ \x(    U = </w:instrText>
      </w:r>
      <w:r w:rsidRPr="00836CAA">
        <w:rPr>
          <w:b/>
          <w:i/>
          <w:sz w:val="32"/>
          <w:szCs w:val="32"/>
        </w:rPr>
        <w:fldChar w:fldCharType="begin"/>
      </w:r>
      <w:r w:rsidR="00CF1F13" w:rsidRPr="00836CAA">
        <w:rPr>
          <w:b/>
          <w:i/>
          <w:sz w:val="32"/>
          <w:szCs w:val="32"/>
        </w:rPr>
        <w:instrText xml:space="preserve"> EQ \s\do2(\f(U</w:instrText>
      </w:r>
      <w:r w:rsidR="00CF1F13" w:rsidRPr="00836CAA">
        <w:rPr>
          <w:b/>
          <w:i/>
          <w:sz w:val="32"/>
          <w:szCs w:val="32"/>
          <w:vertAlign w:val="subscript"/>
        </w:rPr>
        <w:instrText>max</w:instrText>
      </w:r>
      <w:r w:rsidR="00CF1F13" w:rsidRPr="00836CAA">
        <w:rPr>
          <w:b/>
          <w:i/>
          <w:sz w:val="32"/>
          <w:szCs w:val="32"/>
        </w:rPr>
        <w:instrText>;</w:instrText>
      </w:r>
      <w:r w:rsidRPr="00836CAA">
        <w:rPr>
          <w:b/>
          <w:i/>
          <w:sz w:val="32"/>
          <w:szCs w:val="32"/>
        </w:rPr>
        <w:fldChar w:fldCharType="begin"/>
      </w:r>
      <w:r w:rsidR="00CF1F13" w:rsidRPr="00836CAA">
        <w:rPr>
          <w:b/>
          <w:i/>
          <w:sz w:val="32"/>
          <w:szCs w:val="32"/>
        </w:rPr>
        <w:instrText xml:space="preserve">  EQ \r(</w:instrText>
      </w:r>
      <w:r w:rsidR="00CF1F13" w:rsidRPr="00836CAA">
        <w:rPr>
          <w:rFonts w:ascii="Symbol" w:hAnsi="Symbol"/>
          <w:b/>
          <w:i/>
          <w:sz w:val="32"/>
          <w:szCs w:val="32"/>
        </w:rPr>
        <w:instrText>2</w:instrText>
      </w:r>
      <w:r w:rsidR="00CF1F13" w:rsidRPr="00836CAA">
        <w:rPr>
          <w:b/>
          <w:i/>
          <w:sz w:val="32"/>
          <w:szCs w:val="32"/>
        </w:rPr>
        <w:instrText>)</w:instrText>
      </w:r>
      <w:r w:rsidRPr="00836CAA">
        <w:rPr>
          <w:b/>
          <w:i/>
          <w:sz w:val="32"/>
          <w:szCs w:val="32"/>
        </w:rPr>
        <w:fldChar w:fldCharType="end"/>
      </w:r>
      <w:r w:rsidR="00CF1F13" w:rsidRPr="00836CAA">
        <w:rPr>
          <w:b/>
          <w:i/>
          <w:sz w:val="32"/>
          <w:szCs w:val="32"/>
        </w:rPr>
        <w:instrText>))</w:instrText>
      </w:r>
      <w:r w:rsidRPr="00836CAA">
        <w:rPr>
          <w:b/>
          <w:i/>
          <w:sz w:val="32"/>
          <w:szCs w:val="32"/>
        </w:rPr>
        <w:fldChar w:fldCharType="end"/>
      </w:r>
      <w:r w:rsidR="00CF1F13" w:rsidRPr="00836CAA">
        <w:rPr>
          <w:b/>
          <w:i/>
          <w:sz w:val="32"/>
          <w:szCs w:val="32"/>
        </w:rPr>
        <w:instrText xml:space="preserve">    )</w:instrText>
      </w:r>
      <w:r w:rsidRPr="00836CAA">
        <w:rPr>
          <w:b/>
          <w:i/>
          <w:sz w:val="32"/>
          <w:szCs w:val="32"/>
        </w:rPr>
        <w:fldChar w:fldCharType="end"/>
      </w:r>
    </w:p>
    <w:p w:rsidR="004E712A" w:rsidRDefault="00CF1F13" w:rsidP="00836CAA">
      <w:pPr>
        <w:spacing w:before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La </w:t>
      </w:r>
      <w:r w:rsidR="008B13C4">
        <w:rPr>
          <w:sz w:val="20"/>
          <w:szCs w:val="20"/>
        </w:rPr>
        <w:t xml:space="preserve">tension efficace </w:t>
      </w:r>
      <w:r w:rsidR="006A6F80" w:rsidRPr="006A6F80">
        <w:rPr>
          <w:i/>
          <w:sz w:val="20"/>
          <w:szCs w:val="20"/>
        </w:rPr>
        <w:t>U</w:t>
      </w:r>
      <w:r w:rsidR="006A6F80">
        <w:rPr>
          <w:sz w:val="20"/>
          <w:szCs w:val="20"/>
        </w:rPr>
        <w:t xml:space="preserve"> </w:t>
      </w:r>
      <w:r w:rsidR="008B13C4">
        <w:rPr>
          <w:sz w:val="20"/>
          <w:szCs w:val="20"/>
        </w:rPr>
        <w:t>délivrée par EDF est d</w:t>
      </w:r>
      <w:r w:rsidR="00836CAA">
        <w:rPr>
          <w:sz w:val="20"/>
          <w:szCs w:val="20"/>
        </w:rPr>
        <w:t>’</w:t>
      </w:r>
      <w:r w:rsidR="008B13C4">
        <w:rPr>
          <w:sz w:val="20"/>
          <w:szCs w:val="20"/>
        </w:rPr>
        <w:t>e</w:t>
      </w:r>
      <w:r w:rsidR="00836CAA">
        <w:rPr>
          <w:sz w:val="20"/>
          <w:szCs w:val="20"/>
        </w:rPr>
        <w:t>nviron</w:t>
      </w:r>
      <w:r w:rsidR="008B13C4">
        <w:rPr>
          <w:sz w:val="20"/>
          <w:szCs w:val="20"/>
        </w:rPr>
        <w:t xml:space="preserve"> 230 V soit une valeur maximale </w:t>
      </w:r>
      <w:r w:rsidR="006A6F80" w:rsidRPr="006A6F80">
        <w:rPr>
          <w:i/>
          <w:sz w:val="20"/>
          <w:szCs w:val="20"/>
        </w:rPr>
        <w:t>U</w:t>
      </w:r>
      <w:r w:rsidR="006A6F80" w:rsidRPr="006A6F80">
        <w:rPr>
          <w:i/>
          <w:sz w:val="20"/>
          <w:szCs w:val="20"/>
          <w:vertAlign w:val="subscript"/>
        </w:rPr>
        <w:t>max</w:t>
      </w:r>
      <w:r w:rsidR="006A6F80">
        <w:rPr>
          <w:sz w:val="20"/>
          <w:szCs w:val="20"/>
        </w:rPr>
        <w:t xml:space="preserve"> </w:t>
      </w:r>
      <w:r w:rsidR="008B13C4">
        <w:rPr>
          <w:sz w:val="20"/>
          <w:szCs w:val="20"/>
        </w:rPr>
        <w:t>de …</w:t>
      </w:r>
      <w:r w:rsidR="00836CAA">
        <w:rPr>
          <w:sz w:val="20"/>
          <w:szCs w:val="20"/>
        </w:rPr>
        <w:t>……..</w:t>
      </w:r>
      <w:r w:rsidR="008B13C4">
        <w:rPr>
          <w:sz w:val="20"/>
          <w:szCs w:val="20"/>
        </w:rPr>
        <w:t>… V.</w:t>
      </w:r>
    </w:p>
    <w:p w:rsidR="00C37582" w:rsidRDefault="00C37582" w:rsidP="000637BA">
      <w:pPr>
        <w:spacing w:before="120"/>
        <w:ind w:right="72"/>
        <w:jc w:val="both"/>
        <w:rPr>
          <w:sz w:val="20"/>
          <w:szCs w:val="20"/>
        </w:rPr>
      </w:pPr>
    </w:p>
    <w:p w:rsidR="003367A9" w:rsidRPr="00ED02BB" w:rsidRDefault="009B5D74" w:rsidP="000637BA">
      <w:pPr>
        <w:numPr>
          <w:ilvl w:val="0"/>
          <w:numId w:val="1"/>
        </w:numPr>
        <w:spacing w:before="120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  <w:r w:rsidR="003367A9">
        <w:rPr>
          <w:b/>
          <w:bCs/>
          <w:u w:val="single"/>
        </w:rPr>
        <w:t>Exercices :</w:t>
      </w:r>
    </w:p>
    <w:p w:rsidR="003367A9" w:rsidRPr="00ED02BB" w:rsidRDefault="003367A9" w:rsidP="000637BA">
      <w:pPr>
        <w:numPr>
          <w:ilvl w:val="0"/>
          <w:numId w:val="13"/>
        </w:numPr>
        <w:tabs>
          <w:tab w:val="left" w:pos="1260"/>
        </w:tabs>
        <w:spacing w:before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u w:val="single"/>
        </w:rPr>
        <w:t>Exercice 1 :</w:t>
      </w:r>
    </w:p>
    <w:p w:rsidR="00643499" w:rsidRDefault="00DB5AAA" w:rsidP="000637BA">
      <w:pPr>
        <w:numPr>
          <w:ilvl w:val="0"/>
          <w:numId w:val="15"/>
        </w:numPr>
        <w:tabs>
          <w:tab w:val="clear" w:pos="180"/>
          <w:tab w:val="num" w:pos="720"/>
        </w:tabs>
        <w:spacing w:before="120"/>
        <w:ind w:left="720" w:right="72"/>
        <w:jc w:val="both"/>
        <w:rPr>
          <w:sz w:val="20"/>
          <w:szCs w:val="20"/>
        </w:rPr>
      </w:pPr>
      <w:r>
        <w:rPr>
          <w:sz w:val="20"/>
          <w:szCs w:val="20"/>
        </w:rPr>
        <w:t>Pour chacun des oscillogrammes suivants, déterminer la valeur de la période et de la tension maximale</w:t>
      </w:r>
      <w:r w:rsidR="00643499">
        <w:rPr>
          <w:sz w:val="20"/>
          <w:szCs w:val="20"/>
        </w:rPr>
        <w:t xml:space="preserve"> puis calculer la fréquence et la tension efficace correspondantes.</w:t>
      </w:r>
    </w:p>
    <w:p w:rsidR="003367A9" w:rsidRPr="00643499" w:rsidRDefault="003367A9" w:rsidP="006A6F80">
      <w:pPr>
        <w:ind w:left="720" w:right="74"/>
        <w:jc w:val="both"/>
        <w:rPr>
          <w:sz w:val="6"/>
          <w:szCs w:val="6"/>
        </w:rPr>
      </w:pPr>
    </w:p>
    <w:p w:rsidR="009A3FD3" w:rsidRDefault="00643499" w:rsidP="009A3FD3">
      <w:pPr>
        <w:spacing w:before="120"/>
        <w:ind w:right="72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4349667</wp:posOffset>
            </wp:positionH>
            <wp:positionV relativeFrom="paragraph">
              <wp:posOffset>76863</wp:posOffset>
            </wp:positionV>
            <wp:extent cx="2186539" cy="1677725"/>
            <wp:effectExtent l="19050" t="0" r="4211" b="0"/>
            <wp:wrapNone/>
            <wp:docPr id="7" name="Image 6" descr="oscillo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scillo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6467" cy="1677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2237767</wp:posOffset>
            </wp:positionH>
            <wp:positionV relativeFrom="paragraph">
              <wp:posOffset>29155</wp:posOffset>
            </wp:positionV>
            <wp:extent cx="1976727" cy="1685290"/>
            <wp:effectExtent l="19050" t="0" r="4473" b="0"/>
            <wp:wrapNone/>
            <wp:docPr id="6" name="Image 5" descr="oscill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scillo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6727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19353</wp:posOffset>
            </wp:positionH>
            <wp:positionV relativeFrom="paragraph">
              <wp:posOffset>13252</wp:posOffset>
            </wp:positionV>
            <wp:extent cx="1889263" cy="1741336"/>
            <wp:effectExtent l="19050" t="0" r="0" b="0"/>
            <wp:wrapNone/>
            <wp:docPr id="4" name="Image 3" descr="oscill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scillo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263" cy="1741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3FD3" w:rsidRDefault="009A3FD3" w:rsidP="009A3FD3">
      <w:pPr>
        <w:spacing w:before="120"/>
        <w:ind w:right="72"/>
        <w:jc w:val="both"/>
        <w:rPr>
          <w:sz w:val="20"/>
          <w:szCs w:val="20"/>
        </w:rPr>
      </w:pPr>
    </w:p>
    <w:p w:rsidR="009A3FD3" w:rsidRDefault="009A3FD3" w:rsidP="009A3FD3">
      <w:pPr>
        <w:spacing w:before="120"/>
        <w:ind w:right="72"/>
        <w:jc w:val="both"/>
        <w:rPr>
          <w:sz w:val="20"/>
          <w:szCs w:val="20"/>
        </w:rPr>
      </w:pPr>
    </w:p>
    <w:p w:rsidR="009A3FD3" w:rsidRDefault="009A3FD3" w:rsidP="009A3FD3">
      <w:pPr>
        <w:spacing w:before="120"/>
        <w:ind w:right="72"/>
        <w:jc w:val="both"/>
        <w:rPr>
          <w:sz w:val="20"/>
          <w:szCs w:val="20"/>
        </w:rPr>
      </w:pPr>
    </w:p>
    <w:p w:rsidR="009A3FD3" w:rsidRDefault="009A3FD3" w:rsidP="009A3FD3">
      <w:pPr>
        <w:spacing w:before="120"/>
        <w:ind w:right="72"/>
        <w:jc w:val="both"/>
        <w:rPr>
          <w:sz w:val="20"/>
          <w:szCs w:val="20"/>
        </w:rPr>
      </w:pPr>
    </w:p>
    <w:p w:rsidR="009A3FD3" w:rsidRDefault="009A3FD3" w:rsidP="009A3FD3">
      <w:pPr>
        <w:spacing w:before="120"/>
        <w:ind w:right="72"/>
        <w:jc w:val="both"/>
        <w:rPr>
          <w:sz w:val="20"/>
          <w:szCs w:val="20"/>
        </w:rPr>
      </w:pPr>
    </w:p>
    <w:p w:rsidR="009A3FD3" w:rsidRDefault="009A3FD3" w:rsidP="009A3FD3">
      <w:pPr>
        <w:spacing w:before="120"/>
        <w:ind w:right="72"/>
        <w:jc w:val="both"/>
        <w:rPr>
          <w:sz w:val="20"/>
          <w:szCs w:val="20"/>
        </w:rPr>
      </w:pPr>
    </w:p>
    <w:p w:rsidR="00643499" w:rsidRPr="00643499" w:rsidRDefault="00643499" w:rsidP="009A3FD3">
      <w:pPr>
        <w:spacing w:before="120"/>
        <w:ind w:right="72"/>
        <w:jc w:val="both"/>
        <w:rPr>
          <w:sz w:val="6"/>
          <w:szCs w:val="6"/>
        </w:rPr>
      </w:pPr>
    </w:p>
    <w:p w:rsidR="009A3FD3" w:rsidRPr="006A6F80" w:rsidRDefault="009A3FD3" w:rsidP="009A3FD3">
      <w:pPr>
        <w:spacing w:before="120"/>
        <w:ind w:right="72"/>
        <w:jc w:val="both"/>
        <w:rPr>
          <w:sz w:val="6"/>
          <w:szCs w:val="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8"/>
        <w:gridCol w:w="3448"/>
        <w:gridCol w:w="3448"/>
      </w:tblGrid>
      <w:tr w:rsidR="009A3FD3" w:rsidTr="009A3FD3">
        <w:tc>
          <w:tcPr>
            <w:tcW w:w="3448" w:type="dxa"/>
          </w:tcPr>
          <w:p w:rsidR="009A3FD3" w:rsidRDefault="009A3FD3" w:rsidP="009A3FD3">
            <w:pPr>
              <w:numPr>
                <w:ilvl w:val="2"/>
                <w:numId w:val="19"/>
              </w:numPr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Période :</w:t>
            </w:r>
          </w:p>
          <w:p w:rsidR="009A3FD3" w:rsidRPr="009A3FD3" w:rsidRDefault="009A3FD3" w:rsidP="009A3FD3">
            <w:pPr>
              <w:spacing w:before="120"/>
              <w:ind w:left="66" w:right="-1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……..</w:t>
            </w:r>
            <w:r w:rsidRPr="009A3FD3">
              <w:rPr>
                <w:sz w:val="20"/>
                <w:szCs w:val="20"/>
              </w:rPr>
              <w:t>……………………………</w:t>
            </w:r>
            <w:r>
              <w:rPr>
                <w:sz w:val="20"/>
                <w:szCs w:val="20"/>
              </w:rPr>
              <w:t>…</w:t>
            </w:r>
          </w:p>
          <w:p w:rsidR="009A3FD3" w:rsidRDefault="009A3FD3" w:rsidP="009A3FD3">
            <w:pPr>
              <w:numPr>
                <w:ilvl w:val="2"/>
                <w:numId w:val="21"/>
              </w:numPr>
              <w:tabs>
                <w:tab w:val="clear" w:pos="1260"/>
              </w:tabs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Tension maximale :</w:t>
            </w:r>
          </w:p>
          <w:p w:rsidR="009A3FD3" w:rsidRDefault="009A3FD3" w:rsidP="009A3FD3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...……………………………………</w:t>
            </w:r>
          </w:p>
          <w:p w:rsidR="009A3FD3" w:rsidRDefault="009A3FD3" w:rsidP="009A3FD3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…….………………………………..</w:t>
            </w:r>
          </w:p>
          <w:p w:rsidR="00643499" w:rsidRDefault="00643499" w:rsidP="00643499">
            <w:pPr>
              <w:pStyle w:val="Paragraphedeliste"/>
              <w:numPr>
                <w:ilvl w:val="2"/>
                <w:numId w:val="21"/>
              </w:numPr>
              <w:tabs>
                <w:tab w:val="clear" w:pos="1260"/>
              </w:tabs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Fréquence :</w:t>
            </w:r>
          </w:p>
          <w:p w:rsidR="00643499" w:rsidRDefault="00643499" w:rsidP="00643499">
            <w:pPr>
              <w:spacing w:before="120"/>
              <w:ind w:left="6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</w:t>
            </w:r>
          </w:p>
          <w:p w:rsidR="00643499" w:rsidRPr="00643499" w:rsidRDefault="00643499" w:rsidP="00643499">
            <w:pPr>
              <w:spacing w:before="120"/>
              <w:ind w:left="6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</w:t>
            </w:r>
          </w:p>
          <w:p w:rsidR="00643499" w:rsidRDefault="00643499" w:rsidP="00643499">
            <w:pPr>
              <w:pStyle w:val="Paragraphedeliste"/>
              <w:numPr>
                <w:ilvl w:val="2"/>
                <w:numId w:val="21"/>
              </w:numPr>
              <w:tabs>
                <w:tab w:val="clear" w:pos="1260"/>
              </w:tabs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Tension efficace :</w:t>
            </w:r>
          </w:p>
          <w:p w:rsidR="00643499" w:rsidRDefault="00643499" w:rsidP="00643499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……………………………………..</w:t>
            </w:r>
          </w:p>
          <w:p w:rsidR="00643499" w:rsidRPr="00643499" w:rsidRDefault="00643499" w:rsidP="00643499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……………………………………..</w:t>
            </w:r>
          </w:p>
        </w:tc>
        <w:tc>
          <w:tcPr>
            <w:tcW w:w="3448" w:type="dxa"/>
          </w:tcPr>
          <w:p w:rsidR="00643499" w:rsidRDefault="00643499" w:rsidP="00643499">
            <w:pPr>
              <w:numPr>
                <w:ilvl w:val="2"/>
                <w:numId w:val="19"/>
              </w:numPr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Période :</w:t>
            </w:r>
          </w:p>
          <w:p w:rsidR="00643499" w:rsidRPr="009A3FD3" w:rsidRDefault="00643499" w:rsidP="00643499">
            <w:pPr>
              <w:spacing w:before="120"/>
              <w:ind w:left="66" w:right="-1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……..</w:t>
            </w:r>
            <w:r w:rsidRPr="009A3FD3">
              <w:rPr>
                <w:sz w:val="20"/>
                <w:szCs w:val="20"/>
              </w:rPr>
              <w:t>……………………………</w:t>
            </w:r>
            <w:r>
              <w:rPr>
                <w:sz w:val="20"/>
                <w:szCs w:val="20"/>
              </w:rPr>
              <w:t>…</w:t>
            </w:r>
          </w:p>
          <w:p w:rsidR="00643499" w:rsidRDefault="00643499" w:rsidP="00643499">
            <w:pPr>
              <w:numPr>
                <w:ilvl w:val="2"/>
                <w:numId w:val="21"/>
              </w:numPr>
              <w:tabs>
                <w:tab w:val="clear" w:pos="1260"/>
              </w:tabs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Tension maximale :</w:t>
            </w:r>
          </w:p>
          <w:p w:rsidR="00643499" w:rsidRDefault="00643499" w:rsidP="00643499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...……………………………………</w:t>
            </w:r>
          </w:p>
          <w:p w:rsidR="00643499" w:rsidRDefault="00643499" w:rsidP="00643499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…….………………………………..</w:t>
            </w:r>
          </w:p>
          <w:p w:rsidR="00643499" w:rsidRDefault="00643499" w:rsidP="00643499">
            <w:pPr>
              <w:pStyle w:val="Paragraphedeliste"/>
              <w:numPr>
                <w:ilvl w:val="2"/>
                <w:numId w:val="21"/>
              </w:numPr>
              <w:tabs>
                <w:tab w:val="clear" w:pos="1260"/>
              </w:tabs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Fréquence :</w:t>
            </w:r>
          </w:p>
          <w:p w:rsidR="00643499" w:rsidRDefault="00643499" w:rsidP="00643499">
            <w:pPr>
              <w:spacing w:before="120"/>
              <w:ind w:left="6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</w:t>
            </w:r>
          </w:p>
          <w:p w:rsidR="00643499" w:rsidRPr="00643499" w:rsidRDefault="00643499" w:rsidP="00643499">
            <w:pPr>
              <w:spacing w:before="120"/>
              <w:ind w:left="6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</w:t>
            </w:r>
          </w:p>
          <w:p w:rsidR="00643499" w:rsidRDefault="00643499" w:rsidP="00643499">
            <w:pPr>
              <w:pStyle w:val="Paragraphedeliste"/>
              <w:numPr>
                <w:ilvl w:val="2"/>
                <w:numId w:val="21"/>
              </w:numPr>
              <w:tabs>
                <w:tab w:val="clear" w:pos="1260"/>
              </w:tabs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Tension efficace :</w:t>
            </w:r>
          </w:p>
          <w:p w:rsidR="00643499" w:rsidRDefault="00643499" w:rsidP="00643499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……………………………………..</w:t>
            </w:r>
          </w:p>
          <w:p w:rsidR="009A3FD3" w:rsidRDefault="00643499" w:rsidP="00643499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……………………………………..</w:t>
            </w:r>
          </w:p>
        </w:tc>
        <w:tc>
          <w:tcPr>
            <w:tcW w:w="3448" w:type="dxa"/>
          </w:tcPr>
          <w:p w:rsidR="00643499" w:rsidRDefault="00643499" w:rsidP="00643499">
            <w:pPr>
              <w:numPr>
                <w:ilvl w:val="2"/>
                <w:numId w:val="19"/>
              </w:numPr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Période :</w:t>
            </w:r>
          </w:p>
          <w:p w:rsidR="00643499" w:rsidRPr="009A3FD3" w:rsidRDefault="00643499" w:rsidP="00643499">
            <w:pPr>
              <w:spacing w:before="120"/>
              <w:ind w:left="66" w:right="-1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……..</w:t>
            </w:r>
            <w:r w:rsidRPr="009A3FD3">
              <w:rPr>
                <w:sz w:val="20"/>
                <w:szCs w:val="20"/>
              </w:rPr>
              <w:t>……………………………</w:t>
            </w:r>
            <w:r>
              <w:rPr>
                <w:sz w:val="20"/>
                <w:szCs w:val="20"/>
              </w:rPr>
              <w:t>…</w:t>
            </w:r>
          </w:p>
          <w:p w:rsidR="00643499" w:rsidRDefault="00643499" w:rsidP="00643499">
            <w:pPr>
              <w:numPr>
                <w:ilvl w:val="2"/>
                <w:numId w:val="21"/>
              </w:numPr>
              <w:tabs>
                <w:tab w:val="clear" w:pos="1260"/>
              </w:tabs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Tension maximale :</w:t>
            </w:r>
          </w:p>
          <w:p w:rsidR="00643499" w:rsidRDefault="00643499" w:rsidP="00643499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...……………………………………</w:t>
            </w:r>
          </w:p>
          <w:p w:rsidR="00643499" w:rsidRDefault="00643499" w:rsidP="00643499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…….………………………………..</w:t>
            </w:r>
          </w:p>
          <w:p w:rsidR="00643499" w:rsidRDefault="00643499" w:rsidP="00643499">
            <w:pPr>
              <w:pStyle w:val="Paragraphedeliste"/>
              <w:numPr>
                <w:ilvl w:val="2"/>
                <w:numId w:val="21"/>
              </w:numPr>
              <w:tabs>
                <w:tab w:val="clear" w:pos="1260"/>
              </w:tabs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Fréquence :</w:t>
            </w:r>
          </w:p>
          <w:p w:rsidR="00643499" w:rsidRDefault="00643499" w:rsidP="00643499">
            <w:pPr>
              <w:spacing w:before="120"/>
              <w:ind w:left="6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</w:t>
            </w:r>
          </w:p>
          <w:p w:rsidR="00643499" w:rsidRPr="00643499" w:rsidRDefault="00643499" w:rsidP="00643499">
            <w:pPr>
              <w:spacing w:before="120"/>
              <w:ind w:left="6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</w:t>
            </w:r>
          </w:p>
          <w:p w:rsidR="00643499" w:rsidRDefault="00643499" w:rsidP="00643499">
            <w:pPr>
              <w:pStyle w:val="Paragraphedeliste"/>
              <w:numPr>
                <w:ilvl w:val="2"/>
                <w:numId w:val="21"/>
              </w:numPr>
              <w:tabs>
                <w:tab w:val="clear" w:pos="1260"/>
              </w:tabs>
              <w:spacing w:before="120"/>
              <w:ind w:left="426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Tension efficace :</w:t>
            </w:r>
          </w:p>
          <w:p w:rsidR="00643499" w:rsidRDefault="00643499" w:rsidP="00643499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……………………………………..</w:t>
            </w:r>
          </w:p>
          <w:p w:rsidR="009A3FD3" w:rsidRDefault="00643499" w:rsidP="00643499">
            <w:pPr>
              <w:spacing w:before="120"/>
              <w:ind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……………………………………..</w:t>
            </w:r>
          </w:p>
        </w:tc>
      </w:tr>
    </w:tbl>
    <w:p w:rsidR="0018446A" w:rsidRPr="00643499" w:rsidRDefault="0018446A" w:rsidP="000637BA">
      <w:pPr>
        <w:numPr>
          <w:ilvl w:val="0"/>
          <w:numId w:val="13"/>
        </w:numPr>
        <w:tabs>
          <w:tab w:val="left" w:pos="1260"/>
        </w:tabs>
        <w:spacing w:before="120"/>
        <w:ind w:left="176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u w:val="single"/>
        </w:rPr>
        <w:t>Exercice 2 :</w:t>
      </w:r>
    </w:p>
    <w:p w:rsidR="00643499" w:rsidRPr="006A6F80" w:rsidRDefault="006A6F80" w:rsidP="006A6F80">
      <w:pPr>
        <w:pStyle w:val="Paragraphedeliste"/>
        <w:numPr>
          <w:ilvl w:val="0"/>
          <w:numId w:val="29"/>
        </w:numPr>
        <w:tabs>
          <w:tab w:val="left" w:pos="1260"/>
        </w:tabs>
        <w:spacing w:before="120" w:after="60"/>
        <w:ind w:left="765" w:hanging="357"/>
        <w:contextualSpacing w:val="0"/>
        <w:rPr>
          <w:bCs/>
          <w:sz w:val="20"/>
          <w:szCs w:val="20"/>
        </w:rPr>
      </w:pPr>
      <w:r w:rsidRPr="006A6F80">
        <w:rPr>
          <w:bCs/>
          <w:sz w:val="20"/>
          <w:szCs w:val="20"/>
        </w:rPr>
        <w:t>Compléter le tableau ci-dessous :</w:t>
      </w:r>
    </w:p>
    <w:tbl>
      <w:tblPr>
        <w:tblStyle w:val="Grilledutableau"/>
        <w:tblW w:w="0" w:type="auto"/>
        <w:tblLook w:val="04A0"/>
      </w:tblPr>
      <w:tblGrid>
        <w:gridCol w:w="2068"/>
        <w:gridCol w:w="2069"/>
        <w:gridCol w:w="2069"/>
        <w:gridCol w:w="2069"/>
        <w:gridCol w:w="2069"/>
      </w:tblGrid>
      <w:tr w:rsidR="006A6F80" w:rsidTr="006A6F80">
        <w:trPr>
          <w:trHeight w:val="454"/>
        </w:trPr>
        <w:tc>
          <w:tcPr>
            <w:tcW w:w="2068" w:type="dxa"/>
            <w:vAlign w:val="center"/>
          </w:tcPr>
          <w:p w:rsidR="006A6F80" w:rsidRPr="006A6F80" w:rsidRDefault="006A6F80" w:rsidP="006A6F80">
            <w:pPr>
              <w:tabs>
                <w:tab w:val="left" w:pos="1260"/>
              </w:tabs>
              <w:rPr>
                <w:b/>
                <w:bCs/>
                <w:sz w:val="20"/>
                <w:szCs w:val="20"/>
              </w:rPr>
            </w:pPr>
            <w:r w:rsidRPr="006A6F80">
              <w:rPr>
                <w:b/>
                <w:bCs/>
                <w:sz w:val="20"/>
                <w:szCs w:val="20"/>
              </w:rPr>
              <w:t>Tension efficace :</w:t>
            </w:r>
          </w:p>
        </w:tc>
        <w:tc>
          <w:tcPr>
            <w:tcW w:w="2069" w:type="dxa"/>
            <w:vAlign w:val="center"/>
          </w:tcPr>
          <w:p w:rsidR="006A6F80" w:rsidRPr="006A6F80" w:rsidRDefault="006A6F80" w:rsidP="006A6F8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400 V</w:t>
            </w:r>
          </w:p>
        </w:tc>
        <w:tc>
          <w:tcPr>
            <w:tcW w:w="2069" w:type="dxa"/>
            <w:vAlign w:val="center"/>
          </w:tcPr>
          <w:p w:rsidR="006A6F80" w:rsidRPr="006A6F80" w:rsidRDefault="006A6F80" w:rsidP="006A6F80">
            <w:pPr>
              <w:tabs>
                <w:tab w:val="left" w:pos="126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 V</w:t>
            </w:r>
          </w:p>
        </w:tc>
        <w:tc>
          <w:tcPr>
            <w:tcW w:w="2069" w:type="dxa"/>
            <w:vAlign w:val="center"/>
          </w:tcPr>
          <w:p w:rsidR="006A6F80" w:rsidRPr="006A6F80" w:rsidRDefault="006A6F80" w:rsidP="006A6F80">
            <w:pPr>
              <w:tabs>
                <w:tab w:val="left" w:pos="126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……………..</w:t>
            </w:r>
          </w:p>
        </w:tc>
        <w:tc>
          <w:tcPr>
            <w:tcW w:w="2069" w:type="dxa"/>
            <w:vAlign w:val="center"/>
          </w:tcPr>
          <w:p w:rsidR="006A6F80" w:rsidRPr="006A6F80" w:rsidRDefault="006A6F80" w:rsidP="006A6F80">
            <w:pPr>
              <w:tabs>
                <w:tab w:val="left" w:pos="126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……………..</w:t>
            </w:r>
          </w:p>
        </w:tc>
      </w:tr>
      <w:tr w:rsidR="006A6F80" w:rsidTr="006A6F80">
        <w:trPr>
          <w:trHeight w:val="454"/>
        </w:trPr>
        <w:tc>
          <w:tcPr>
            <w:tcW w:w="2068" w:type="dxa"/>
            <w:vAlign w:val="center"/>
          </w:tcPr>
          <w:p w:rsidR="006A6F80" w:rsidRPr="006A6F80" w:rsidRDefault="006A6F80" w:rsidP="006A6F80">
            <w:pPr>
              <w:tabs>
                <w:tab w:val="left" w:pos="1260"/>
              </w:tabs>
              <w:rPr>
                <w:b/>
                <w:bCs/>
                <w:sz w:val="20"/>
                <w:szCs w:val="20"/>
              </w:rPr>
            </w:pPr>
            <w:r w:rsidRPr="006A6F80">
              <w:rPr>
                <w:b/>
                <w:bCs/>
                <w:sz w:val="20"/>
                <w:szCs w:val="20"/>
              </w:rPr>
              <w:t>Tension maximale :</w:t>
            </w:r>
          </w:p>
        </w:tc>
        <w:tc>
          <w:tcPr>
            <w:tcW w:w="2069" w:type="dxa"/>
            <w:vAlign w:val="center"/>
          </w:tcPr>
          <w:p w:rsidR="006A6F80" w:rsidRPr="006A6F80" w:rsidRDefault="006A6F80" w:rsidP="006A6F80">
            <w:pPr>
              <w:tabs>
                <w:tab w:val="left" w:pos="126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……………..</w:t>
            </w:r>
          </w:p>
        </w:tc>
        <w:tc>
          <w:tcPr>
            <w:tcW w:w="2069" w:type="dxa"/>
            <w:vAlign w:val="center"/>
          </w:tcPr>
          <w:p w:rsidR="006A6F80" w:rsidRPr="006A6F80" w:rsidRDefault="006A6F80" w:rsidP="006A6F80">
            <w:pPr>
              <w:tabs>
                <w:tab w:val="left" w:pos="126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……………..</w:t>
            </w:r>
          </w:p>
        </w:tc>
        <w:tc>
          <w:tcPr>
            <w:tcW w:w="2069" w:type="dxa"/>
            <w:vAlign w:val="center"/>
          </w:tcPr>
          <w:p w:rsidR="006A6F80" w:rsidRPr="006A6F80" w:rsidRDefault="006A6F80" w:rsidP="006A6F80">
            <w:pPr>
              <w:tabs>
                <w:tab w:val="left" w:pos="126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1,41 V</w:t>
            </w:r>
          </w:p>
        </w:tc>
        <w:tc>
          <w:tcPr>
            <w:tcW w:w="2069" w:type="dxa"/>
            <w:vAlign w:val="center"/>
          </w:tcPr>
          <w:p w:rsidR="006A6F80" w:rsidRPr="006A6F80" w:rsidRDefault="006A6F80" w:rsidP="006A6F80">
            <w:pPr>
              <w:tabs>
                <w:tab w:val="left" w:pos="126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6,37 V</w:t>
            </w:r>
          </w:p>
        </w:tc>
      </w:tr>
    </w:tbl>
    <w:p w:rsidR="00875BCF" w:rsidRPr="00717534" w:rsidRDefault="00875BCF" w:rsidP="00717534">
      <w:pPr>
        <w:tabs>
          <w:tab w:val="left" w:pos="1260"/>
        </w:tabs>
        <w:spacing w:before="120"/>
        <w:rPr>
          <w:sz w:val="2"/>
          <w:szCs w:val="2"/>
        </w:rPr>
      </w:pPr>
    </w:p>
    <w:sectPr w:rsidR="00875BCF" w:rsidRPr="00717534" w:rsidSect="00CC11D3">
      <w:footerReference w:type="even" r:id="rId20"/>
      <w:footerReference w:type="default" r:id="rId21"/>
      <w:pgSz w:w="11906" w:h="16838"/>
      <w:pgMar w:top="720" w:right="851" w:bottom="851" w:left="85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B5F" w:rsidRDefault="00596B5F">
      <w:r>
        <w:separator/>
      </w:r>
    </w:p>
  </w:endnote>
  <w:endnote w:type="continuationSeparator" w:id="0">
    <w:p w:rsidR="00596B5F" w:rsidRDefault="0059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48" w:rsidRDefault="0055370F" w:rsidP="00E0172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DF3748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F3748" w:rsidRDefault="00DF3748" w:rsidP="00771480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48" w:rsidRDefault="0055370F" w:rsidP="00E0172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DF3748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B0C1A">
      <w:rPr>
        <w:rStyle w:val="Numrodepage"/>
        <w:noProof/>
      </w:rPr>
      <w:t>1</w:t>
    </w:r>
    <w:r>
      <w:rPr>
        <w:rStyle w:val="Numrodepage"/>
      </w:rPr>
      <w:fldChar w:fldCharType="end"/>
    </w:r>
  </w:p>
  <w:p w:rsidR="00DF3748" w:rsidRPr="00771480" w:rsidRDefault="00DF3748" w:rsidP="00771480">
    <w:pPr>
      <w:pStyle w:val="Pieddepage"/>
      <w:ind w:right="360"/>
      <w:rPr>
        <w:rFonts w:ascii="Freestyle Script" w:hAnsi="Freestyle Script"/>
      </w:rPr>
    </w:pPr>
    <w:r w:rsidRPr="00771480">
      <w:rPr>
        <w:rFonts w:ascii="Freestyle Script" w:hAnsi="Freestyle Script"/>
      </w:rPr>
      <w:t>CM</w:t>
    </w:r>
    <w:r>
      <w:rPr>
        <w:rFonts w:ascii="Freestyle Script" w:hAnsi="Freestyle Script"/>
      </w:rPr>
      <w:t>E</w:t>
    </w:r>
    <w:r w:rsidRPr="00771480">
      <w:rPr>
        <w:rFonts w:ascii="Freestyle Script" w:hAnsi="Freestyle Script"/>
      </w:rPr>
      <w:t>2 Courant Electrique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B5F" w:rsidRDefault="00596B5F">
      <w:r>
        <w:separator/>
      </w:r>
    </w:p>
  </w:footnote>
  <w:footnote w:type="continuationSeparator" w:id="0">
    <w:p w:rsidR="00596B5F" w:rsidRDefault="00596B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6BB9"/>
    <w:multiLevelType w:val="hybridMultilevel"/>
    <w:tmpl w:val="0C36B8CC"/>
    <w:lvl w:ilvl="0" w:tplc="17FEE028">
      <w:start w:val="1"/>
      <w:numFmt w:val="bullet"/>
      <w:lvlText w:val=""/>
      <w:lvlJc w:val="left"/>
      <w:pPr>
        <w:tabs>
          <w:tab w:val="num" w:pos="180"/>
        </w:tabs>
        <w:ind w:left="180" w:hanging="360"/>
      </w:pPr>
      <w:rPr>
        <w:rFonts w:ascii="Webdings" w:hAnsi="Webdings" w:hint="default"/>
      </w:rPr>
    </w:lvl>
    <w:lvl w:ilvl="1" w:tplc="A0D6A534">
      <w:start w:val="1"/>
      <w:numFmt w:val="bullet"/>
      <w:lvlText w:val="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5170F"/>
    <w:multiLevelType w:val="multilevel"/>
    <w:tmpl w:val="FBE291AA"/>
    <w:lvl w:ilvl="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>
      <w:start w:val="1"/>
      <w:numFmt w:val="bullet"/>
      <w:lvlText w:val="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8751E"/>
    <w:multiLevelType w:val="multilevel"/>
    <w:tmpl w:val="19D4628C"/>
    <w:lvl w:ilvl="0">
      <w:start w:val="1"/>
      <w:numFmt w:val="bullet"/>
      <w:lvlText w:val=""/>
      <w:lvlJc w:val="left"/>
      <w:pPr>
        <w:tabs>
          <w:tab w:val="num" w:pos="180"/>
        </w:tabs>
        <w:ind w:left="180" w:hanging="360"/>
      </w:pPr>
      <w:rPr>
        <w:rFonts w:ascii="Webdings" w:hAnsi="Webdings" w:hint="default"/>
      </w:rPr>
    </w:lvl>
    <w:lvl w:ilvl="1">
      <w:start w:val="1"/>
      <w:numFmt w:val="bullet"/>
      <w:lvlText w:val="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>
    <w:nsid w:val="185C2923"/>
    <w:multiLevelType w:val="hybridMultilevel"/>
    <w:tmpl w:val="BC824A34"/>
    <w:lvl w:ilvl="0" w:tplc="1034DD1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17FEE028">
      <w:start w:val="1"/>
      <w:numFmt w:val="bullet"/>
      <w:lvlText w:val="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2" w:tplc="A0D6A534">
      <w:start w:val="1"/>
      <w:numFmt w:val="bullet"/>
      <w:lvlText w:val="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64AD6"/>
    <w:multiLevelType w:val="hybridMultilevel"/>
    <w:tmpl w:val="92DEB7E0"/>
    <w:lvl w:ilvl="0" w:tplc="E8CA2608">
      <w:start w:val="1"/>
      <w:numFmt w:val="bullet"/>
      <w:lvlText w:val=""/>
      <w:lvlJc w:val="left"/>
      <w:pPr>
        <w:ind w:left="90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1B3E57BD"/>
    <w:multiLevelType w:val="hybridMultilevel"/>
    <w:tmpl w:val="05726510"/>
    <w:lvl w:ilvl="0" w:tplc="1034DD1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6C4432"/>
    <w:multiLevelType w:val="hybridMultilevel"/>
    <w:tmpl w:val="FBE291AA"/>
    <w:lvl w:ilvl="0" w:tplc="1034DD1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A0D6A534">
      <w:start w:val="1"/>
      <w:numFmt w:val="bullet"/>
      <w:lvlText w:val="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7B4EA9"/>
    <w:multiLevelType w:val="hybridMultilevel"/>
    <w:tmpl w:val="EDEE46C0"/>
    <w:lvl w:ilvl="0" w:tplc="1034DD1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E8CA2608">
      <w:start w:val="1"/>
      <w:numFmt w:val="bullet"/>
      <w:lvlText w:val=""/>
      <w:lvlJc w:val="left"/>
      <w:pPr>
        <w:tabs>
          <w:tab w:val="num" w:pos="900"/>
        </w:tabs>
        <w:ind w:left="900" w:hanging="360"/>
      </w:pPr>
      <w:rPr>
        <w:rFonts w:ascii="Webdings" w:hAnsi="Webdings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28795F16"/>
    <w:multiLevelType w:val="hybridMultilevel"/>
    <w:tmpl w:val="56707166"/>
    <w:lvl w:ilvl="0" w:tplc="17FEE028">
      <w:start w:val="1"/>
      <w:numFmt w:val="bullet"/>
      <w:lvlText w:val=""/>
      <w:lvlJc w:val="left"/>
      <w:pPr>
        <w:tabs>
          <w:tab w:val="num" w:pos="180"/>
        </w:tabs>
        <w:ind w:left="180" w:hanging="360"/>
      </w:pPr>
      <w:rPr>
        <w:rFonts w:ascii="Webdings" w:hAnsi="Webdings" w:hint="default"/>
      </w:rPr>
    </w:lvl>
    <w:lvl w:ilvl="1" w:tplc="A0D6A534">
      <w:start w:val="1"/>
      <w:numFmt w:val="bullet"/>
      <w:lvlText w:val="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A0D6A534">
      <w:start w:val="1"/>
      <w:numFmt w:val="bullet"/>
      <w:lvlText w:val="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9">
    <w:nsid w:val="30932AC8"/>
    <w:multiLevelType w:val="multilevel"/>
    <w:tmpl w:val="19D4628C"/>
    <w:lvl w:ilvl="0">
      <w:start w:val="1"/>
      <w:numFmt w:val="bullet"/>
      <w:lvlText w:val=""/>
      <w:lvlJc w:val="left"/>
      <w:pPr>
        <w:tabs>
          <w:tab w:val="num" w:pos="180"/>
        </w:tabs>
        <w:ind w:left="180" w:hanging="360"/>
      </w:pPr>
      <w:rPr>
        <w:rFonts w:ascii="Webdings" w:hAnsi="Webdings" w:hint="default"/>
      </w:rPr>
    </w:lvl>
    <w:lvl w:ilvl="1">
      <w:start w:val="1"/>
      <w:numFmt w:val="bullet"/>
      <w:lvlText w:val="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0">
    <w:nsid w:val="370038C7"/>
    <w:multiLevelType w:val="hybridMultilevel"/>
    <w:tmpl w:val="B8E25D60"/>
    <w:lvl w:ilvl="0" w:tplc="A0D6A53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F71C2"/>
    <w:multiLevelType w:val="hybridMultilevel"/>
    <w:tmpl w:val="7ADA821A"/>
    <w:lvl w:ilvl="0" w:tplc="17FEE028">
      <w:start w:val="1"/>
      <w:numFmt w:val="bullet"/>
      <w:lvlText w:val=""/>
      <w:lvlJc w:val="left"/>
      <w:pPr>
        <w:tabs>
          <w:tab w:val="num" w:pos="180"/>
        </w:tabs>
        <w:ind w:left="180" w:hanging="360"/>
      </w:pPr>
      <w:rPr>
        <w:rFonts w:ascii="Webdings" w:hAnsi="Webdings" w:hint="default"/>
      </w:rPr>
    </w:lvl>
    <w:lvl w:ilvl="1" w:tplc="A0D6A534">
      <w:start w:val="1"/>
      <w:numFmt w:val="bullet"/>
      <w:lvlText w:val="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A0D6A534">
      <w:start w:val="1"/>
      <w:numFmt w:val="bullet"/>
      <w:lvlText w:val="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2">
    <w:nsid w:val="3F1964E5"/>
    <w:multiLevelType w:val="hybridMultilevel"/>
    <w:tmpl w:val="FA1811A8"/>
    <w:lvl w:ilvl="0" w:tplc="A0D6A534">
      <w:start w:val="1"/>
      <w:numFmt w:val="bullet"/>
      <w:lvlText w:val="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7D7D2A"/>
    <w:multiLevelType w:val="hybridMultilevel"/>
    <w:tmpl w:val="F60E3D8A"/>
    <w:lvl w:ilvl="0" w:tplc="BA5A9E5C">
      <w:start w:val="1"/>
      <w:numFmt w:val="bullet"/>
      <w:lvlText w:val=""/>
      <w:lvlJc w:val="left"/>
      <w:pPr>
        <w:ind w:left="7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46572924"/>
    <w:multiLevelType w:val="hybridMultilevel"/>
    <w:tmpl w:val="19D4628C"/>
    <w:lvl w:ilvl="0" w:tplc="17FEE028">
      <w:start w:val="1"/>
      <w:numFmt w:val="bullet"/>
      <w:lvlText w:val=""/>
      <w:lvlJc w:val="left"/>
      <w:pPr>
        <w:tabs>
          <w:tab w:val="num" w:pos="180"/>
        </w:tabs>
        <w:ind w:left="180" w:hanging="360"/>
      </w:pPr>
      <w:rPr>
        <w:rFonts w:ascii="Webdings" w:hAnsi="Webdings" w:hint="default"/>
      </w:rPr>
    </w:lvl>
    <w:lvl w:ilvl="1" w:tplc="A0D6A534">
      <w:start w:val="1"/>
      <w:numFmt w:val="bullet"/>
      <w:lvlText w:val="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5">
    <w:nsid w:val="4EA56311"/>
    <w:multiLevelType w:val="hybridMultilevel"/>
    <w:tmpl w:val="8E306A92"/>
    <w:lvl w:ilvl="0" w:tplc="725EF4C0">
      <w:start w:val="1"/>
      <w:numFmt w:val="upp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C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9695BCA"/>
    <w:multiLevelType w:val="hybridMultilevel"/>
    <w:tmpl w:val="0180E1A2"/>
    <w:lvl w:ilvl="0" w:tplc="E8CA2608">
      <w:start w:val="1"/>
      <w:numFmt w:val="bullet"/>
      <w:lvlText w:val=""/>
      <w:lvlJc w:val="left"/>
      <w:pPr>
        <w:ind w:left="77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>
    <w:nsid w:val="5B627D49"/>
    <w:multiLevelType w:val="hybridMultilevel"/>
    <w:tmpl w:val="4DE49616"/>
    <w:lvl w:ilvl="0" w:tplc="E8CA2608">
      <w:start w:val="1"/>
      <w:numFmt w:val="bullet"/>
      <w:lvlText w:val=""/>
      <w:lvlJc w:val="left"/>
      <w:pPr>
        <w:tabs>
          <w:tab w:val="num" w:pos="1965"/>
        </w:tabs>
        <w:ind w:left="1965" w:hanging="360"/>
      </w:pPr>
      <w:rPr>
        <w:rFonts w:ascii="Webdings" w:hAnsi="Webdings" w:hint="default"/>
      </w:rPr>
    </w:lvl>
    <w:lvl w:ilvl="1" w:tplc="A0D6A534">
      <w:start w:val="1"/>
      <w:numFmt w:val="bullet"/>
      <w:lvlText w:val="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62E54497"/>
    <w:multiLevelType w:val="hybridMultilevel"/>
    <w:tmpl w:val="0B30721C"/>
    <w:lvl w:ilvl="0" w:tplc="E8CA2608">
      <w:start w:val="1"/>
      <w:numFmt w:val="bullet"/>
      <w:lvlText w:val=""/>
      <w:lvlJc w:val="left"/>
      <w:pPr>
        <w:tabs>
          <w:tab w:val="num" w:pos="1965"/>
        </w:tabs>
        <w:ind w:left="1965" w:hanging="360"/>
      </w:pPr>
      <w:rPr>
        <w:rFonts w:ascii="Webdings" w:hAnsi="Webdings" w:hint="default"/>
      </w:rPr>
    </w:lvl>
    <w:lvl w:ilvl="1" w:tplc="17FEE028">
      <w:start w:val="1"/>
      <w:numFmt w:val="bullet"/>
      <w:lvlText w:val=""/>
      <w:lvlJc w:val="left"/>
      <w:pPr>
        <w:tabs>
          <w:tab w:val="num" w:pos="1620"/>
        </w:tabs>
        <w:ind w:left="1620" w:hanging="360"/>
      </w:pPr>
      <w:rPr>
        <w:rFonts w:ascii="Webdings" w:hAnsi="Web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68BA64D2"/>
    <w:multiLevelType w:val="multilevel"/>
    <w:tmpl w:val="FA1811A8"/>
    <w:lvl w:ilvl="0">
      <w:start w:val="1"/>
      <w:numFmt w:val="bullet"/>
      <w:lvlText w:val="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BE0C50"/>
    <w:multiLevelType w:val="hybridMultilevel"/>
    <w:tmpl w:val="FEA6D2B6"/>
    <w:lvl w:ilvl="0" w:tplc="17FEE028">
      <w:start w:val="1"/>
      <w:numFmt w:val="bullet"/>
      <w:lvlText w:val=""/>
      <w:lvlJc w:val="left"/>
      <w:pPr>
        <w:tabs>
          <w:tab w:val="num" w:pos="180"/>
        </w:tabs>
        <w:ind w:left="180" w:hanging="360"/>
      </w:pPr>
      <w:rPr>
        <w:rFonts w:ascii="Webdings" w:hAnsi="Webdings" w:hint="default"/>
      </w:rPr>
    </w:lvl>
    <w:lvl w:ilvl="1" w:tplc="A0D6A534">
      <w:start w:val="1"/>
      <w:numFmt w:val="bullet"/>
      <w:lvlText w:val="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 w:tplc="A0D6A534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1">
    <w:nsid w:val="68DD32A2"/>
    <w:multiLevelType w:val="hybridMultilevel"/>
    <w:tmpl w:val="70888EEC"/>
    <w:lvl w:ilvl="0" w:tplc="E8CA2608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25731F"/>
    <w:multiLevelType w:val="hybridMultilevel"/>
    <w:tmpl w:val="89DC3510"/>
    <w:lvl w:ilvl="0" w:tplc="A0D6A534">
      <w:start w:val="1"/>
      <w:numFmt w:val="bullet"/>
      <w:lvlText w:val="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E9E712D"/>
    <w:multiLevelType w:val="hybridMultilevel"/>
    <w:tmpl w:val="4F56FC52"/>
    <w:lvl w:ilvl="0" w:tplc="E8CA2608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577F29"/>
    <w:multiLevelType w:val="multilevel"/>
    <w:tmpl w:val="19D4628C"/>
    <w:lvl w:ilvl="0">
      <w:start w:val="1"/>
      <w:numFmt w:val="bullet"/>
      <w:lvlText w:val=""/>
      <w:lvlJc w:val="left"/>
      <w:pPr>
        <w:tabs>
          <w:tab w:val="num" w:pos="180"/>
        </w:tabs>
        <w:ind w:left="180" w:hanging="360"/>
      </w:pPr>
      <w:rPr>
        <w:rFonts w:ascii="Webdings" w:hAnsi="Webdings" w:hint="default"/>
      </w:rPr>
    </w:lvl>
    <w:lvl w:ilvl="1">
      <w:start w:val="1"/>
      <w:numFmt w:val="bullet"/>
      <w:lvlText w:val="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5">
    <w:nsid w:val="70A11101"/>
    <w:multiLevelType w:val="multilevel"/>
    <w:tmpl w:val="709455C0"/>
    <w:lvl w:ilvl="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6">
    <w:nsid w:val="730D7F97"/>
    <w:multiLevelType w:val="hybridMultilevel"/>
    <w:tmpl w:val="709455C0"/>
    <w:lvl w:ilvl="0" w:tplc="1034DD1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7F009002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7">
    <w:nsid w:val="7EC467CD"/>
    <w:multiLevelType w:val="multilevel"/>
    <w:tmpl w:val="24F8B596"/>
    <w:lvl w:ilvl="0">
      <w:start w:val="1"/>
      <w:numFmt w:val="bullet"/>
      <w:lvlText w:val=""/>
      <w:lvlJc w:val="left"/>
      <w:pPr>
        <w:tabs>
          <w:tab w:val="num" w:pos="1965"/>
        </w:tabs>
        <w:ind w:left="1965" w:hanging="360"/>
      </w:pPr>
      <w:rPr>
        <w:rFonts w:ascii="Webdings" w:hAnsi="Webdings" w:hint="default"/>
      </w:rPr>
    </w:lvl>
    <w:lvl w:ilvl="1">
      <w:start w:val="1"/>
      <w:numFmt w:val="bullet"/>
      <w:lvlText w:val="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7ECA4D70"/>
    <w:multiLevelType w:val="hybridMultilevel"/>
    <w:tmpl w:val="16F28726"/>
    <w:lvl w:ilvl="0" w:tplc="A0D6A53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7"/>
  </w:num>
  <w:num w:numId="4">
    <w:abstractNumId w:val="22"/>
  </w:num>
  <w:num w:numId="5">
    <w:abstractNumId w:val="27"/>
  </w:num>
  <w:num w:numId="6">
    <w:abstractNumId w:val="18"/>
  </w:num>
  <w:num w:numId="7">
    <w:abstractNumId w:val="25"/>
  </w:num>
  <w:num w:numId="8">
    <w:abstractNumId w:val="3"/>
  </w:num>
  <w:num w:numId="9">
    <w:abstractNumId w:val="5"/>
  </w:num>
  <w:num w:numId="10">
    <w:abstractNumId w:val="12"/>
  </w:num>
  <w:num w:numId="11">
    <w:abstractNumId w:val="19"/>
  </w:num>
  <w:num w:numId="12">
    <w:abstractNumId w:val="0"/>
  </w:num>
  <w:num w:numId="13">
    <w:abstractNumId w:val="6"/>
  </w:num>
  <w:num w:numId="14">
    <w:abstractNumId w:val="1"/>
  </w:num>
  <w:num w:numId="15">
    <w:abstractNumId w:val="14"/>
  </w:num>
  <w:num w:numId="16">
    <w:abstractNumId w:val="24"/>
  </w:num>
  <w:num w:numId="17">
    <w:abstractNumId w:val="8"/>
  </w:num>
  <w:num w:numId="18">
    <w:abstractNumId w:val="9"/>
  </w:num>
  <w:num w:numId="19">
    <w:abstractNumId w:val="20"/>
  </w:num>
  <w:num w:numId="20">
    <w:abstractNumId w:val="2"/>
  </w:num>
  <w:num w:numId="21">
    <w:abstractNumId w:val="11"/>
  </w:num>
  <w:num w:numId="22">
    <w:abstractNumId w:val="7"/>
  </w:num>
  <w:num w:numId="23">
    <w:abstractNumId w:val="4"/>
  </w:num>
  <w:num w:numId="24">
    <w:abstractNumId w:val="13"/>
  </w:num>
  <w:num w:numId="25">
    <w:abstractNumId w:val="10"/>
  </w:num>
  <w:num w:numId="26">
    <w:abstractNumId w:val="23"/>
  </w:num>
  <w:num w:numId="27">
    <w:abstractNumId w:val="21"/>
  </w:num>
  <w:num w:numId="28">
    <w:abstractNumId w:val="28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8">
      <v:stroke weight="1pt"/>
      <o:colormenu v:ext="edit" strokecolor="none [3204]"/>
    </o:shapedefaults>
  </w:hdrShapeDefaults>
  <w:footnotePr>
    <w:footnote w:id="-1"/>
    <w:footnote w:id="0"/>
  </w:footnotePr>
  <w:endnotePr>
    <w:endnote w:id="-1"/>
    <w:endnote w:id="0"/>
  </w:endnotePr>
  <w:compat/>
  <w:rsids>
    <w:rsidRoot w:val="00B4350A"/>
    <w:rsid w:val="00011D8F"/>
    <w:rsid w:val="0001257B"/>
    <w:rsid w:val="0001758C"/>
    <w:rsid w:val="00022B03"/>
    <w:rsid w:val="000637BA"/>
    <w:rsid w:val="00085910"/>
    <w:rsid w:val="00086B91"/>
    <w:rsid w:val="00091072"/>
    <w:rsid w:val="000934EE"/>
    <w:rsid w:val="000A7410"/>
    <w:rsid w:val="000B496B"/>
    <w:rsid w:val="000B4EF8"/>
    <w:rsid w:val="000C5329"/>
    <w:rsid w:val="000C6389"/>
    <w:rsid w:val="000D2E97"/>
    <w:rsid w:val="000E55FE"/>
    <w:rsid w:val="000F7B3D"/>
    <w:rsid w:val="000F7C22"/>
    <w:rsid w:val="00113D38"/>
    <w:rsid w:val="00114E26"/>
    <w:rsid w:val="0012080D"/>
    <w:rsid w:val="00124B81"/>
    <w:rsid w:val="001336D2"/>
    <w:rsid w:val="0013529A"/>
    <w:rsid w:val="00147A87"/>
    <w:rsid w:val="00160D54"/>
    <w:rsid w:val="00174834"/>
    <w:rsid w:val="0018446A"/>
    <w:rsid w:val="00197012"/>
    <w:rsid w:val="001B22D4"/>
    <w:rsid w:val="001B2CCA"/>
    <w:rsid w:val="001B319F"/>
    <w:rsid w:val="001C53C7"/>
    <w:rsid w:val="001D090B"/>
    <w:rsid w:val="001E0C98"/>
    <w:rsid w:val="002008F4"/>
    <w:rsid w:val="00214884"/>
    <w:rsid w:val="002156EE"/>
    <w:rsid w:val="00215B95"/>
    <w:rsid w:val="0024108E"/>
    <w:rsid w:val="0026363B"/>
    <w:rsid w:val="002674BF"/>
    <w:rsid w:val="002908C6"/>
    <w:rsid w:val="002A3414"/>
    <w:rsid w:val="002A3459"/>
    <w:rsid w:val="002B5BE6"/>
    <w:rsid w:val="002C533C"/>
    <w:rsid w:val="002D2391"/>
    <w:rsid w:val="002D7C43"/>
    <w:rsid w:val="002E21E2"/>
    <w:rsid w:val="002F6B21"/>
    <w:rsid w:val="00303F99"/>
    <w:rsid w:val="0030464C"/>
    <w:rsid w:val="00305724"/>
    <w:rsid w:val="00316CF9"/>
    <w:rsid w:val="003225B9"/>
    <w:rsid w:val="00326600"/>
    <w:rsid w:val="003367A9"/>
    <w:rsid w:val="003448EC"/>
    <w:rsid w:val="003473FA"/>
    <w:rsid w:val="0035788F"/>
    <w:rsid w:val="00361EC6"/>
    <w:rsid w:val="00377D8F"/>
    <w:rsid w:val="00385FE7"/>
    <w:rsid w:val="003934AC"/>
    <w:rsid w:val="003936BE"/>
    <w:rsid w:val="00397C12"/>
    <w:rsid w:val="003A324B"/>
    <w:rsid w:val="003A404E"/>
    <w:rsid w:val="003B1DBB"/>
    <w:rsid w:val="003B66A0"/>
    <w:rsid w:val="003B72A2"/>
    <w:rsid w:val="003D7894"/>
    <w:rsid w:val="003E2E61"/>
    <w:rsid w:val="003E3A1C"/>
    <w:rsid w:val="003E60DB"/>
    <w:rsid w:val="003E68C2"/>
    <w:rsid w:val="003E74B5"/>
    <w:rsid w:val="003E74DA"/>
    <w:rsid w:val="003F1267"/>
    <w:rsid w:val="00434C1E"/>
    <w:rsid w:val="00440530"/>
    <w:rsid w:val="00463B2F"/>
    <w:rsid w:val="00464C34"/>
    <w:rsid w:val="004706BC"/>
    <w:rsid w:val="00482BCE"/>
    <w:rsid w:val="0048452B"/>
    <w:rsid w:val="0049208F"/>
    <w:rsid w:val="00496F24"/>
    <w:rsid w:val="004977BC"/>
    <w:rsid w:val="00497FD9"/>
    <w:rsid w:val="004A19D1"/>
    <w:rsid w:val="004A43D1"/>
    <w:rsid w:val="004A5879"/>
    <w:rsid w:val="004A6302"/>
    <w:rsid w:val="004A6BBF"/>
    <w:rsid w:val="004A7E54"/>
    <w:rsid w:val="004B1F2C"/>
    <w:rsid w:val="004D3F37"/>
    <w:rsid w:val="004D5435"/>
    <w:rsid w:val="004D682D"/>
    <w:rsid w:val="004E26F3"/>
    <w:rsid w:val="004E712A"/>
    <w:rsid w:val="004F3B68"/>
    <w:rsid w:val="0050508D"/>
    <w:rsid w:val="0050542C"/>
    <w:rsid w:val="005106B9"/>
    <w:rsid w:val="00516A2B"/>
    <w:rsid w:val="00526806"/>
    <w:rsid w:val="00534F20"/>
    <w:rsid w:val="0055370F"/>
    <w:rsid w:val="00554D26"/>
    <w:rsid w:val="0055519A"/>
    <w:rsid w:val="00566F07"/>
    <w:rsid w:val="00570F49"/>
    <w:rsid w:val="0058433C"/>
    <w:rsid w:val="005936F8"/>
    <w:rsid w:val="00596B5F"/>
    <w:rsid w:val="005B520C"/>
    <w:rsid w:val="005C17DB"/>
    <w:rsid w:val="005C5741"/>
    <w:rsid w:val="005E3E19"/>
    <w:rsid w:val="005F2372"/>
    <w:rsid w:val="005F4BCF"/>
    <w:rsid w:val="005F6E9F"/>
    <w:rsid w:val="00613D1B"/>
    <w:rsid w:val="00617F69"/>
    <w:rsid w:val="0062497A"/>
    <w:rsid w:val="00626B28"/>
    <w:rsid w:val="00635052"/>
    <w:rsid w:val="00643499"/>
    <w:rsid w:val="00670BEE"/>
    <w:rsid w:val="006A1819"/>
    <w:rsid w:val="006A44F3"/>
    <w:rsid w:val="006A6CAF"/>
    <w:rsid w:val="006A6F80"/>
    <w:rsid w:val="006B16B1"/>
    <w:rsid w:val="006C35F3"/>
    <w:rsid w:val="006C41A9"/>
    <w:rsid w:val="006D2725"/>
    <w:rsid w:val="006D5885"/>
    <w:rsid w:val="006F5284"/>
    <w:rsid w:val="00700051"/>
    <w:rsid w:val="00707033"/>
    <w:rsid w:val="00711B3E"/>
    <w:rsid w:val="00717534"/>
    <w:rsid w:val="00724FA9"/>
    <w:rsid w:val="00733EC1"/>
    <w:rsid w:val="007372E8"/>
    <w:rsid w:val="0076144C"/>
    <w:rsid w:val="00771480"/>
    <w:rsid w:val="00781DA3"/>
    <w:rsid w:val="00784DE1"/>
    <w:rsid w:val="007B1841"/>
    <w:rsid w:val="007D0E37"/>
    <w:rsid w:val="007E4F8D"/>
    <w:rsid w:val="00804C23"/>
    <w:rsid w:val="008103C8"/>
    <w:rsid w:val="00812E9C"/>
    <w:rsid w:val="00816B98"/>
    <w:rsid w:val="0082519C"/>
    <w:rsid w:val="008254A0"/>
    <w:rsid w:val="00836CAA"/>
    <w:rsid w:val="00873004"/>
    <w:rsid w:val="00875BCF"/>
    <w:rsid w:val="00876158"/>
    <w:rsid w:val="0087666F"/>
    <w:rsid w:val="00883336"/>
    <w:rsid w:val="0088414F"/>
    <w:rsid w:val="00886BDA"/>
    <w:rsid w:val="0089675D"/>
    <w:rsid w:val="00897DD5"/>
    <w:rsid w:val="008A38BD"/>
    <w:rsid w:val="008B13C4"/>
    <w:rsid w:val="008C05EC"/>
    <w:rsid w:val="008C0B48"/>
    <w:rsid w:val="008C4C3A"/>
    <w:rsid w:val="008D2586"/>
    <w:rsid w:val="008E585A"/>
    <w:rsid w:val="009018D1"/>
    <w:rsid w:val="00902A06"/>
    <w:rsid w:val="0091165B"/>
    <w:rsid w:val="00913C7E"/>
    <w:rsid w:val="00923A3F"/>
    <w:rsid w:val="009248F2"/>
    <w:rsid w:val="00927623"/>
    <w:rsid w:val="0095000D"/>
    <w:rsid w:val="0095540C"/>
    <w:rsid w:val="0095629F"/>
    <w:rsid w:val="00965C8B"/>
    <w:rsid w:val="00967017"/>
    <w:rsid w:val="00967EAB"/>
    <w:rsid w:val="009950C1"/>
    <w:rsid w:val="00997900"/>
    <w:rsid w:val="009A3FD3"/>
    <w:rsid w:val="009B4356"/>
    <w:rsid w:val="009B5D74"/>
    <w:rsid w:val="009C064F"/>
    <w:rsid w:val="009C1F73"/>
    <w:rsid w:val="009C626B"/>
    <w:rsid w:val="009D60A5"/>
    <w:rsid w:val="009E17AC"/>
    <w:rsid w:val="009F1EE0"/>
    <w:rsid w:val="009F76D7"/>
    <w:rsid w:val="00A01B14"/>
    <w:rsid w:val="00A11001"/>
    <w:rsid w:val="00A21619"/>
    <w:rsid w:val="00A22898"/>
    <w:rsid w:val="00A27F5C"/>
    <w:rsid w:val="00A30790"/>
    <w:rsid w:val="00A3133D"/>
    <w:rsid w:val="00A34365"/>
    <w:rsid w:val="00A53C6F"/>
    <w:rsid w:val="00A56FE0"/>
    <w:rsid w:val="00A608C8"/>
    <w:rsid w:val="00A643DA"/>
    <w:rsid w:val="00A7404F"/>
    <w:rsid w:val="00A74C0B"/>
    <w:rsid w:val="00A763D8"/>
    <w:rsid w:val="00A77E10"/>
    <w:rsid w:val="00A80B4F"/>
    <w:rsid w:val="00A855BD"/>
    <w:rsid w:val="00A86227"/>
    <w:rsid w:val="00A92735"/>
    <w:rsid w:val="00AA4712"/>
    <w:rsid w:val="00AB2AFA"/>
    <w:rsid w:val="00AB3484"/>
    <w:rsid w:val="00AC4851"/>
    <w:rsid w:val="00AD486B"/>
    <w:rsid w:val="00AE208B"/>
    <w:rsid w:val="00AE63D0"/>
    <w:rsid w:val="00AF4EB0"/>
    <w:rsid w:val="00B10AE6"/>
    <w:rsid w:val="00B27F34"/>
    <w:rsid w:val="00B30A7B"/>
    <w:rsid w:val="00B3268B"/>
    <w:rsid w:val="00B416A5"/>
    <w:rsid w:val="00B4350A"/>
    <w:rsid w:val="00B62C9F"/>
    <w:rsid w:val="00B70D43"/>
    <w:rsid w:val="00B749FC"/>
    <w:rsid w:val="00B77BBB"/>
    <w:rsid w:val="00B819C5"/>
    <w:rsid w:val="00B96BDC"/>
    <w:rsid w:val="00BA2D14"/>
    <w:rsid w:val="00BC33E1"/>
    <w:rsid w:val="00BC4AC3"/>
    <w:rsid w:val="00BC7A02"/>
    <w:rsid w:val="00BD00C6"/>
    <w:rsid w:val="00BD347E"/>
    <w:rsid w:val="00BD41BE"/>
    <w:rsid w:val="00BD654B"/>
    <w:rsid w:val="00BE6A18"/>
    <w:rsid w:val="00BF0A4A"/>
    <w:rsid w:val="00C017C4"/>
    <w:rsid w:val="00C04D3E"/>
    <w:rsid w:val="00C06D74"/>
    <w:rsid w:val="00C123A6"/>
    <w:rsid w:val="00C14827"/>
    <w:rsid w:val="00C230AA"/>
    <w:rsid w:val="00C34F50"/>
    <w:rsid w:val="00C37582"/>
    <w:rsid w:val="00C548E5"/>
    <w:rsid w:val="00C67612"/>
    <w:rsid w:val="00C70EB6"/>
    <w:rsid w:val="00C7278B"/>
    <w:rsid w:val="00C97DEA"/>
    <w:rsid w:val="00CA6BF4"/>
    <w:rsid w:val="00CB36BB"/>
    <w:rsid w:val="00CB4CAA"/>
    <w:rsid w:val="00CB4EDA"/>
    <w:rsid w:val="00CB6783"/>
    <w:rsid w:val="00CC11D3"/>
    <w:rsid w:val="00CC18A0"/>
    <w:rsid w:val="00CC4B0C"/>
    <w:rsid w:val="00CD3694"/>
    <w:rsid w:val="00CE1B62"/>
    <w:rsid w:val="00CE57A2"/>
    <w:rsid w:val="00CF1F13"/>
    <w:rsid w:val="00CF355D"/>
    <w:rsid w:val="00D10C7F"/>
    <w:rsid w:val="00D15023"/>
    <w:rsid w:val="00D25F89"/>
    <w:rsid w:val="00D41163"/>
    <w:rsid w:val="00D47602"/>
    <w:rsid w:val="00D52893"/>
    <w:rsid w:val="00D5585C"/>
    <w:rsid w:val="00D6610C"/>
    <w:rsid w:val="00D728EF"/>
    <w:rsid w:val="00D8691F"/>
    <w:rsid w:val="00D87001"/>
    <w:rsid w:val="00DA2E57"/>
    <w:rsid w:val="00DA7532"/>
    <w:rsid w:val="00DB5AAA"/>
    <w:rsid w:val="00DE5DF8"/>
    <w:rsid w:val="00DE6C7A"/>
    <w:rsid w:val="00DF3748"/>
    <w:rsid w:val="00DF4A93"/>
    <w:rsid w:val="00E01723"/>
    <w:rsid w:val="00E01C06"/>
    <w:rsid w:val="00E0200E"/>
    <w:rsid w:val="00E03AE5"/>
    <w:rsid w:val="00E04EC7"/>
    <w:rsid w:val="00E148A7"/>
    <w:rsid w:val="00E21E93"/>
    <w:rsid w:val="00E23B45"/>
    <w:rsid w:val="00E366B8"/>
    <w:rsid w:val="00E5060B"/>
    <w:rsid w:val="00E550E8"/>
    <w:rsid w:val="00E67659"/>
    <w:rsid w:val="00E73393"/>
    <w:rsid w:val="00E76FAC"/>
    <w:rsid w:val="00E80415"/>
    <w:rsid w:val="00E97CDC"/>
    <w:rsid w:val="00EA03E2"/>
    <w:rsid w:val="00EB0C1A"/>
    <w:rsid w:val="00EB2DAE"/>
    <w:rsid w:val="00EC2AAF"/>
    <w:rsid w:val="00EC51E9"/>
    <w:rsid w:val="00EC64C6"/>
    <w:rsid w:val="00EE114A"/>
    <w:rsid w:val="00F048AD"/>
    <w:rsid w:val="00F14861"/>
    <w:rsid w:val="00F24CA7"/>
    <w:rsid w:val="00F4348F"/>
    <w:rsid w:val="00F4522C"/>
    <w:rsid w:val="00F67217"/>
    <w:rsid w:val="00F82034"/>
    <w:rsid w:val="00F83CB0"/>
    <w:rsid w:val="00FA2970"/>
    <w:rsid w:val="00FB5A37"/>
    <w:rsid w:val="00FE1DAF"/>
    <w:rsid w:val="00FE5209"/>
    <w:rsid w:val="00FE5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>
      <v:stroke weight="1pt"/>
      <o:colormenu v:ext="edit" strokecolor="none [3204]"/>
    </o:shapedefaults>
    <o:shapelayout v:ext="edit">
      <o:idmap v:ext="edit" data="1,3"/>
      <o:rules v:ext="edit">
        <o:r id="V:Rule2" type="connector" idref="#_x0000_s3683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350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771480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771480"/>
  </w:style>
  <w:style w:type="paragraph" w:styleId="En-tte">
    <w:name w:val="header"/>
    <w:basedOn w:val="Normal"/>
    <w:rsid w:val="0077148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9E17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637BA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F4522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4522C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rsid w:val="00554D26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rsid w:val="003934A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file:///C:\Users\Julien\Desktop\boulot%2013.14\Fr&#233;quence%20&#233;lec.ggb" TargetMode="External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\AppData\Roaming\Microsoft\Templates\Scienc66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Scienc66</Template>
  <TotalTime>1</TotalTime>
  <Pages>4</Pages>
  <Words>1202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COMMENT EVITER LE BASCULEMENT D’UN OBJET</vt:lpstr>
    </vt:vector>
  </TitlesOfParts>
  <Company>Hewlett-Packard</Company>
  <LinksUpToDate>false</LinksUpToDate>
  <CharactersWithSpaces>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 EVITER LE BASCULEMENT D’UN OBJET</dc:title>
  <dc:creator>ANETTE</dc:creator>
  <cp:lastModifiedBy>Julien</cp:lastModifiedBy>
  <cp:revision>2</cp:revision>
  <cp:lastPrinted>2013-12-18T12:37:00Z</cp:lastPrinted>
  <dcterms:created xsi:type="dcterms:W3CDTF">2014-01-11T22:48:00Z</dcterms:created>
  <dcterms:modified xsi:type="dcterms:W3CDTF">2014-01-11T22:48:00Z</dcterms:modified>
</cp:coreProperties>
</file>